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265319" w14:textId="092FB951" w:rsidR="004C2233" w:rsidRDefault="004C2233" w:rsidP="004C2233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bookmarkStart w:id="0" w:name="_Toc193024528"/>
      <w:r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#11</w:t>
      </w:r>
      <w:r w:rsidR="005F7B37">
        <w:rPr>
          <w:rFonts w:ascii="Arial" w:eastAsia="MS Mincho" w:hAnsi="Arial" w:cs="Arial"/>
          <w:b/>
          <w:sz w:val="24"/>
          <w:szCs w:val="24"/>
          <w:lang w:eastAsia="zh-CN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electronic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ab/>
      </w:r>
      <w:r w:rsidR="00601E97" w:rsidRPr="00601E97">
        <w:rPr>
          <w:rFonts w:ascii="Arial" w:eastAsia="MS Mincho" w:hAnsi="Arial" w:cs="Arial"/>
          <w:b/>
          <w:i/>
          <w:sz w:val="24"/>
          <w:szCs w:val="24"/>
          <w:lang w:eastAsia="zh-CN"/>
        </w:rPr>
        <w:t>R2-2202392</w:t>
      </w:r>
    </w:p>
    <w:p w14:paraId="5A4EEE13" w14:textId="005913BC" w:rsidR="004C2233" w:rsidRDefault="004C2233" w:rsidP="004C2233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Online, </w:t>
      </w:r>
      <w:r w:rsidR="005F7B37">
        <w:rPr>
          <w:rFonts w:ascii="Arial" w:eastAsia="MS Mincho" w:hAnsi="Arial" w:cs="Arial"/>
          <w:b/>
          <w:sz w:val="24"/>
          <w:szCs w:val="24"/>
          <w:lang w:eastAsia="zh-CN"/>
        </w:rPr>
        <w:t>2</w:t>
      </w:r>
      <w:r w:rsidR="00F10B39" w:rsidRPr="00F10B39">
        <w:rPr>
          <w:rFonts w:ascii="Arial" w:eastAsia="MS Mincho" w:hAnsi="Arial" w:cs="Arial"/>
          <w:b/>
          <w:sz w:val="24"/>
          <w:szCs w:val="24"/>
          <w:lang w:eastAsia="zh-CN"/>
        </w:rPr>
        <w:t>1</w:t>
      </w:r>
      <w:r w:rsidR="00470C58">
        <w:rPr>
          <w:rFonts w:ascii="Arial" w:eastAsia="MS Mincho" w:hAnsi="Arial" w:cs="Arial"/>
          <w:b/>
          <w:sz w:val="24"/>
          <w:szCs w:val="24"/>
          <w:lang w:eastAsia="zh-CN"/>
        </w:rPr>
        <w:t xml:space="preserve">th </w:t>
      </w:r>
      <w:r w:rsidR="005F7B37">
        <w:rPr>
          <w:rFonts w:ascii="Arial" w:eastAsia="MS Mincho" w:hAnsi="Arial" w:cs="Arial"/>
          <w:b/>
          <w:sz w:val="24"/>
          <w:szCs w:val="24"/>
          <w:lang w:eastAsia="zh-CN"/>
        </w:rPr>
        <w:t xml:space="preserve">Feb </w:t>
      </w:r>
      <w:r w:rsidR="00470C58">
        <w:rPr>
          <w:rFonts w:ascii="Arial" w:eastAsia="MS Mincho" w:hAnsi="Arial" w:cs="Arial"/>
          <w:b/>
          <w:sz w:val="24"/>
          <w:szCs w:val="24"/>
          <w:lang w:eastAsia="zh-CN"/>
        </w:rPr>
        <w:t xml:space="preserve">– </w:t>
      </w:r>
      <w:r w:rsidR="005F7B37">
        <w:rPr>
          <w:rFonts w:ascii="Arial" w:eastAsia="MS Mincho" w:hAnsi="Arial" w:cs="Arial"/>
          <w:b/>
          <w:sz w:val="24"/>
          <w:szCs w:val="24"/>
          <w:lang w:eastAsia="zh-CN"/>
        </w:rPr>
        <w:t>3</w:t>
      </w:r>
      <w:r w:rsidR="00F10B39" w:rsidRPr="00F10B39">
        <w:rPr>
          <w:rFonts w:ascii="Arial" w:eastAsia="MS Mincho" w:hAnsi="Arial" w:cs="Arial"/>
          <w:b/>
          <w:sz w:val="24"/>
          <w:szCs w:val="24"/>
          <w:lang w:eastAsia="zh-CN"/>
        </w:rPr>
        <w:t xml:space="preserve">th </w:t>
      </w:r>
      <w:r w:rsidR="005F7B37">
        <w:rPr>
          <w:rFonts w:ascii="Arial" w:eastAsia="MS Mincho" w:hAnsi="Arial" w:cs="Arial"/>
          <w:b/>
          <w:sz w:val="24"/>
          <w:szCs w:val="24"/>
          <w:lang w:eastAsia="zh-CN"/>
        </w:rPr>
        <w:t>Mar</w:t>
      </w:r>
      <w:r w:rsidR="00470C58">
        <w:rPr>
          <w:rFonts w:ascii="Arial" w:eastAsia="MS Mincho" w:hAnsi="Arial" w:cs="Arial"/>
          <w:b/>
          <w:sz w:val="24"/>
          <w:szCs w:val="24"/>
          <w:lang w:eastAsia="zh-CN"/>
        </w:rPr>
        <w:t>, 2022</w:t>
      </w:r>
    </w:p>
    <w:p w14:paraId="0B61F0E0" w14:textId="77777777" w:rsidR="006261AE" w:rsidRPr="00794514" w:rsidRDefault="006261AE" w:rsidP="00381BA9">
      <w:pPr>
        <w:pStyle w:val="a6"/>
        <w:spacing w:before="120"/>
        <w:rPr>
          <w:rFonts w:ascii="Times New Roman" w:hAnsi="Times New Roman" w:cs="Times New Roman"/>
          <w:bCs/>
          <w:noProof w:val="0"/>
          <w:sz w:val="24"/>
          <w:lang w:val="en-US" w:eastAsia="zh-CN"/>
        </w:rPr>
      </w:pPr>
    </w:p>
    <w:p w14:paraId="47628748" w14:textId="28698164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Agenda </w:t>
      </w:r>
      <w:r w:rsidRPr="00FA7163">
        <w:rPr>
          <w:rFonts w:ascii="Arial" w:eastAsia="Times New Roman" w:hAnsi="Arial" w:cs="Arial"/>
          <w:b/>
          <w:sz w:val="24"/>
          <w:lang w:val="en-US"/>
        </w:rPr>
        <w:t>Item:</w:t>
      </w:r>
      <w:r w:rsidRPr="00FA7163">
        <w:rPr>
          <w:rFonts w:ascii="Arial" w:eastAsia="Times New Roman" w:hAnsi="Arial" w:cs="Arial"/>
          <w:b/>
          <w:sz w:val="24"/>
          <w:lang w:val="en-US"/>
        </w:rPr>
        <w:tab/>
      </w:r>
      <w:bookmarkStart w:id="1" w:name="Source"/>
      <w:bookmarkEnd w:id="1"/>
      <w:r w:rsidR="00E347BB" w:rsidRPr="00FA7163">
        <w:rPr>
          <w:rFonts w:ascii="Arial" w:eastAsiaTheme="minorEastAsia" w:hAnsi="Arial" w:cs="Arial"/>
          <w:b/>
          <w:sz w:val="24"/>
          <w:lang w:val="en-US" w:eastAsia="zh-CN"/>
        </w:rPr>
        <w:t>8.7.2.3</w:t>
      </w:r>
    </w:p>
    <w:p w14:paraId="29ECC10E" w14:textId="574C8FDB" w:rsidR="00CF2E49" w:rsidRPr="00CB78DD" w:rsidRDefault="00325907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>
        <w:rPr>
          <w:rFonts w:ascii="Arial" w:eastAsia="Times New Roman" w:hAnsi="Arial" w:cs="Arial"/>
          <w:b/>
          <w:sz w:val="24"/>
          <w:lang w:val="en-US"/>
        </w:rPr>
        <w:tab/>
        <w:t>Huawe</w:t>
      </w:r>
      <w:r w:rsidR="00CB78DD">
        <w:rPr>
          <w:rFonts w:ascii="Arial" w:eastAsia="Times New Roman" w:hAnsi="Arial" w:cs="Arial"/>
          <w:b/>
          <w:sz w:val="24"/>
          <w:lang w:val="en-US"/>
        </w:rPr>
        <w:t xml:space="preserve">i, </w:t>
      </w:r>
      <w:proofErr w:type="spellStart"/>
      <w:r w:rsidR="00CB78DD">
        <w:rPr>
          <w:rFonts w:ascii="Arial" w:eastAsia="Times New Roman" w:hAnsi="Arial" w:cs="Arial"/>
          <w:b/>
          <w:sz w:val="24"/>
          <w:lang w:val="en-US"/>
        </w:rPr>
        <w:t>HiSilicon</w:t>
      </w:r>
      <w:proofErr w:type="spellEnd"/>
    </w:p>
    <w:p w14:paraId="7AB6FF23" w14:textId="06E50F94"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062035">
        <w:rPr>
          <w:rFonts w:ascii="Arial" w:eastAsia="Times New Roman" w:hAnsi="Arial" w:cs="Arial"/>
          <w:b/>
          <w:sz w:val="24"/>
          <w:lang w:val="en-US"/>
        </w:rPr>
        <w:t>Discussion</w:t>
      </w:r>
      <w:r w:rsidR="00743B66" w:rsidRPr="00743B66">
        <w:rPr>
          <w:rFonts w:ascii="Arial" w:eastAsia="Times New Roman" w:hAnsi="Arial" w:cs="Arial"/>
          <w:b/>
          <w:sz w:val="24"/>
          <w:lang w:val="en-US"/>
        </w:rPr>
        <w:t xml:space="preserve"> on SRAP</w:t>
      </w:r>
      <w:r w:rsidR="00062035">
        <w:rPr>
          <w:rFonts w:ascii="Arial" w:eastAsia="Times New Roman" w:hAnsi="Arial" w:cs="Arial"/>
          <w:b/>
          <w:sz w:val="24"/>
          <w:lang w:val="en-US"/>
        </w:rPr>
        <w:t xml:space="preserve"> for </w:t>
      </w:r>
      <w:r w:rsidR="00923B5A">
        <w:rPr>
          <w:rFonts w:ascii="Arial" w:eastAsia="Times New Roman" w:hAnsi="Arial" w:cs="Arial"/>
          <w:b/>
          <w:sz w:val="24"/>
          <w:lang w:val="en-US"/>
        </w:rPr>
        <w:t xml:space="preserve">L2 </w:t>
      </w:r>
      <w:r w:rsidR="00062035">
        <w:rPr>
          <w:rFonts w:ascii="Arial" w:eastAsia="Times New Roman" w:hAnsi="Arial" w:cs="Arial"/>
          <w:b/>
          <w:sz w:val="24"/>
          <w:lang w:val="en-US"/>
        </w:rPr>
        <w:t>U2N relay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DocumentFor"/>
      <w:bookmarkEnd w:id="2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Pr="00FC11E8" w:rsidRDefault="00997F4A" w:rsidP="00991EB1">
      <w:pPr>
        <w:pStyle w:val="1"/>
        <w:numPr>
          <w:ilvl w:val="0"/>
          <w:numId w:val="2"/>
        </w:numPr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3" w:name="OLE_LINK20"/>
      <w:bookmarkStart w:id="4" w:name="OLE_LINK21"/>
      <w:bookmarkStart w:id="5" w:name="OLE_LINK175"/>
      <w:bookmarkStart w:id="6" w:name="OLE_LINK176"/>
      <w:bookmarkEnd w:id="0"/>
    </w:p>
    <w:p w14:paraId="346EB9D1" w14:textId="3B135411" w:rsidR="00D03575" w:rsidRPr="005D7606" w:rsidRDefault="00423DFD" w:rsidP="00C76636">
      <w:pPr>
        <w:spacing w:after="120"/>
        <w:jc w:val="both"/>
        <w:rPr>
          <w:rFonts w:ascii="Times New Roman" w:eastAsia="宋体" w:hAnsi="Times New Roman" w:cs="Times New Roman"/>
          <w:sz w:val="20"/>
          <w:lang w:val="en-US" w:eastAsia="zh-CN"/>
        </w:rPr>
      </w:pPr>
      <w:r>
        <w:rPr>
          <w:rFonts w:ascii="Times New Roman" w:eastAsia="宋体" w:hAnsi="Times New Roman" w:cs="Times New Roman"/>
          <w:sz w:val="20"/>
          <w:lang w:val="en-US" w:eastAsia="zh-CN"/>
        </w:rPr>
        <w:t xml:space="preserve">In this </w:t>
      </w:r>
      <w:r w:rsidR="00B9146C">
        <w:rPr>
          <w:rFonts w:ascii="Times New Roman" w:eastAsia="宋体" w:hAnsi="Times New Roman" w:cs="Times New Roman"/>
          <w:sz w:val="20"/>
          <w:lang w:val="en-US" w:eastAsia="zh-CN"/>
        </w:rPr>
        <w:t>paper</w:t>
      </w:r>
      <w:r>
        <w:rPr>
          <w:rFonts w:ascii="Times New Roman" w:eastAsia="宋体" w:hAnsi="Times New Roman" w:cs="Times New Roman"/>
          <w:sz w:val="20"/>
          <w:lang w:val="en-US" w:eastAsia="zh-CN"/>
        </w:rPr>
        <w:t>, w</w:t>
      </w:r>
      <w:r w:rsidR="007F7502" w:rsidRPr="005D7606">
        <w:rPr>
          <w:rFonts w:ascii="Times New Roman" w:eastAsia="宋体" w:hAnsi="Times New Roman" w:cs="Times New Roman"/>
          <w:sz w:val="20"/>
          <w:lang w:val="en-US" w:eastAsia="zh-CN"/>
        </w:rPr>
        <w:t xml:space="preserve">e </w:t>
      </w:r>
      <w:r w:rsidR="00743B66">
        <w:rPr>
          <w:rFonts w:ascii="Times New Roman" w:eastAsia="宋体" w:hAnsi="Times New Roman" w:cs="Times New Roman"/>
          <w:sz w:val="20"/>
          <w:lang w:val="en-US" w:eastAsia="zh-CN"/>
        </w:rPr>
        <w:t>discuss</w:t>
      </w:r>
      <w:r>
        <w:rPr>
          <w:rFonts w:ascii="Times New Roman" w:eastAsia="宋体" w:hAnsi="Times New Roman" w:cs="Times New Roman"/>
          <w:sz w:val="20"/>
          <w:lang w:val="en-US" w:eastAsia="zh-CN"/>
        </w:rPr>
        <w:t xml:space="preserve"> the</w:t>
      </w:r>
      <w:r w:rsidRPr="005D7606">
        <w:rPr>
          <w:rFonts w:ascii="Times New Roman" w:eastAsia="宋体" w:hAnsi="Times New Roman" w:cs="Times New Roman"/>
          <w:sz w:val="20"/>
          <w:lang w:val="en-US" w:eastAsia="zh-CN"/>
        </w:rPr>
        <w:t xml:space="preserve"> </w:t>
      </w:r>
      <w:r w:rsidR="00092291" w:rsidRPr="005D7606">
        <w:rPr>
          <w:rFonts w:ascii="Times New Roman" w:eastAsia="宋体" w:hAnsi="Times New Roman" w:cs="Times New Roman"/>
          <w:sz w:val="20"/>
          <w:lang w:val="en-US" w:eastAsia="zh-CN"/>
        </w:rPr>
        <w:t xml:space="preserve">remaining issues </w:t>
      </w:r>
      <w:r w:rsidR="00E85A5F" w:rsidRPr="005D7606">
        <w:rPr>
          <w:rFonts w:ascii="Times New Roman" w:eastAsia="宋体" w:hAnsi="Times New Roman" w:cs="Times New Roman" w:hint="eastAsia"/>
          <w:sz w:val="20"/>
          <w:lang w:val="en-US" w:eastAsia="zh-CN"/>
        </w:rPr>
        <w:t>on</w:t>
      </w:r>
      <w:r w:rsidR="00E85A5F" w:rsidRPr="005D7606">
        <w:rPr>
          <w:rFonts w:ascii="Times New Roman" w:eastAsia="宋体" w:hAnsi="Times New Roman" w:cs="Times New Roman"/>
          <w:sz w:val="20"/>
          <w:lang w:val="en-US" w:eastAsia="zh-CN"/>
        </w:rPr>
        <w:t xml:space="preserve"> </w:t>
      </w:r>
      <w:r w:rsidR="00743B66">
        <w:rPr>
          <w:rFonts w:ascii="Times New Roman" w:eastAsia="宋体" w:hAnsi="Times New Roman" w:cs="Times New Roman"/>
          <w:sz w:val="20"/>
          <w:lang w:val="en-US" w:eastAsia="zh-CN"/>
        </w:rPr>
        <w:t>SRAP (</w:t>
      </w:r>
      <w:proofErr w:type="spellStart"/>
      <w:r w:rsidR="00743B66">
        <w:rPr>
          <w:rFonts w:ascii="Times New Roman" w:eastAsia="宋体" w:hAnsi="Times New Roman" w:cs="Times New Roman"/>
          <w:sz w:val="20"/>
          <w:lang w:val="en-US" w:eastAsia="zh-CN"/>
        </w:rPr>
        <w:t>sidelink</w:t>
      </w:r>
      <w:proofErr w:type="spellEnd"/>
      <w:r w:rsidR="00743B66">
        <w:rPr>
          <w:rFonts w:ascii="Times New Roman" w:eastAsia="宋体" w:hAnsi="Times New Roman" w:cs="Times New Roman"/>
          <w:sz w:val="20"/>
          <w:lang w:val="en-US" w:eastAsia="zh-CN"/>
        </w:rPr>
        <w:t xml:space="preserve"> relay adaptation protocol)</w:t>
      </w:r>
      <w:r w:rsidR="00E85A5F" w:rsidRPr="00C66CA9">
        <w:rPr>
          <w:rFonts w:ascii="Times New Roman" w:eastAsia="宋体" w:hAnsi="Times New Roman" w:cs="Times New Roman"/>
          <w:sz w:val="20"/>
          <w:lang w:val="en-US" w:eastAsia="zh-CN"/>
        </w:rPr>
        <w:t xml:space="preserve"> </w:t>
      </w:r>
      <w:r w:rsidR="00743B66">
        <w:rPr>
          <w:rFonts w:ascii="Times New Roman" w:eastAsia="宋体" w:hAnsi="Times New Roman" w:cs="Times New Roman"/>
          <w:sz w:val="20"/>
          <w:lang w:val="en-US" w:eastAsia="zh-CN"/>
        </w:rPr>
        <w:t>layer</w:t>
      </w:r>
      <w:r w:rsidR="00743B66" w:rsidRPr="00743B66">
        <w:rPr>
          <w:rFonts w:ascii="Times New Roman" w:eastAsia="宋体" w:hAnsi="Times New Roman" w:cs="Times New Roman"/>
          <w:sz w:val="20"/>
          <w:lang w:val="en-US" w:eastAsia="zh-CN"/>
        </w:rPr>
        <w:t xml:space="preserve"> </w:t>
      </w:r>
      <w:r w:rsidR="00743B66">
        <w:rPr>
          <w:rFonts w:ascii="Times New Roman" w:eastAsia="宋体" w:hAnsi="Times New Roman" w:cs="Times New Roman"/>
          <w:sz w:val="20"/>
          <w:lang w:val="en-US" w:eastAsia="zh-CN"/>
        </w:rPr>
        <w:t xml:space="preserve">for </w:t>
      </w:r>
      <w:r w:rsidR="00743B66" w:rsidRPr="00C66CA9">
        <w:rPr>
          <w:rFonts w:ascii="Times New Roman" w:eastAsia="宋体" w:hAnsi="Times New Roman" w:cs="Times New Roman"/>
          <w:sz w:val="20"/>
          <w:lang w:val="en-US" w:eastAsia="zh-CN"/>
        </w:rPr>
        <w:t xml:space="preserve">L2 U2N </w:t>
      </w:r>
      <w:r w:rsidR="00743B66">
        <w:rPr>
          <w:rFonts w:ascii="Times New Roman" w:eastAsia="宋体" w:hAnsi="Times New Roman" w:cs="Times New Roman"/>
          <w:sz w:val="20"/>
          <w:lang w:val="en-US" w:eastAsia="zh-CN"/>
        </w:rPr>
        <w:t>relay, including the R</w:t>
      </w:r>
      <w:r w:rsidR="00F47995" w:rsidRPr="003E319D">
        <w:rPr>
          <w:rFonts w:ascii="Times New Roman" w:eastAsia="宋体" w:hAnsi="Times New Roman" w:cs="Times New Roman"/>
          <w:sz w:val="20"/>
          <w:lang w:val="en-US" w:eastAsia="zh-CN"/>
        </w:rPr>
        <w:t xml:space="preserve">emote UE </w:t>
      </w:r>
      <w:r w:rsidR="00743B66">
        <w:rPr>
          <w:rFonts w:ascii="Times New Roman" w:eastAsia="宋体" w:hAnsi="Times New Roman" w:cs="Times New Roman"/>
          <w:sz w:val="20"/>
          <w:lang w:val="en-US" w:eastAsia="zh-CN"/>
        </w:rPr>
        <w:t>local ID allocation issues and the data handling at SRAP entity</w:t>
      </w:r>
      <w:r w:rsidR="003E319D">
        <w:rPr>
          <w:rFonts w:ascii="Times New Roman" w:eastAsia="宋体" w:hAnsi="Times New Roman" w:cs="Times New Roman"/>
          <w:sz w:val="20"/>
          <w:lang w:val="en-US" w:eastAsia="zh-CN"/>
        </w:rPr>
        <w:t>.</w:t>
      </w:r>
    </w:p>
    <w:p w14:paraId="510CA7DD" w14:textId="0935E406" w:rsidR="004F78CA" w:rsidRDefault="00E005DF" w:rsidP="00991EB1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p w14:paraId="428CC52C" w14:textId="2EE29BF7" w:rsidR="006E169C" w:rsidRDefault="005E0990" w:rsidP="006E169C">
      <w:pPr>
        <w:pStyle w:val="2"/>
        <w:numPr>
          <w:ilvl w:val="1"/>
          <w:numId w:val="2"/>
        </w:numPr>
        <w:tabs>
          <w:tab w:val="clear" w:pos="2268"/>
          <w:tab w:val="num" w:pos="0"/>
        </w:tabs>
        <w:ind w:left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Remote UE identification</w:t>
      </w:r>
    </w:p>
    <w:p w14:paraId="6B77C7B5" w14:textId="0AE399AC" w:rsidR="00B90ED6" w:rsidRPr="00CD1FF2" w:rsidRDefault="00B90ED6" w:rsidP="00B90ED6">
      <w:pPr>
        <w:pStyle w:val="30"/>
        <w:numPr>
          <w:ilvl w:val="0"/>
          <w:numId w:val="0"/>
        </w:numPr>
        <w:ind w:right="220"/>
        <w:rPr>
          <w:rFonts w:eastAsia="宋体" w:hint="eastAsia"/>
          <w:lang w:val="en-US" w:eastAsia="fi-FI"/>
        </w:rPr>
      </w:pPr>
      <w:r>
        <w:rPr>
          <w:rFonts w:eastAsia="宋体"/>
          <w:lang w:val="en-US" w:eastAsia="fi-FI"/>
        </w:rPr>
        <w:t>2.2.</w:t>
      </w:r>
      <w:r w:rsidR="00743B66">
        <w:rPr>
          <w:rFonts w:eastAsia="宋体"/>
          <w:lang w:val="en-US" w:eastAsia="fi-FI"/>
        </w:rPr>
        <w:t>1</w:t>
      </w:r>
      <w:r w:rsidRPr="00CD1FF2">
        <w:rPr>
          <w:rFonts w:eastAsia="宋体"/>
          <w:lang w:val="en-US" w:eastAsia="fi-FI"/>
        </w:rPr>
        <w:t xml:space="preserve"> Remote UE</w:t>
      </w:r>
      <w:r>
        <w:rPr>
          <w:rFonts w:eastAsia="宋体"/>
          <w:lang w:val="en-US" w:eastAsia="fi-FI"/>
        </w:rPr>
        <w:t xml:space="preserve"> ID allocation </w:t>
      </w:r>
      <w:r w:rsidR="00B477F0">
        <w:rPr>
          <w:rFonts w:eastAsia="宋体"/>
          <w:lang w:val="en-US" w:eastAsia="fi-FI"/>
        </w:rPr>
        <w:t>issue</w:t>
      </w:r>
    </w:p>
    <w:p w14:paraId="6482286E" w14:textId="0842A451" w:rsidR="00B477F0" w:rsidRDefault="008F2748" w:rsidP="00F709FB">
      <w:pPr>
        <w:spacing w:after="120"/>
        <w:jc w:val="both"/>
        <w:rPr>
          <w:rFonts w:ascii="Times New Roman" w:eastAsia="宋体" w:hAnsi="Times New Roman" w:cs="Times New Roman"/>
          <w:sz w:val="20"/>
          <w:lang w:val="en-US" w:eastAsia="zh-CN"/>
        </w:rPr>
      </w:pPr>
      <w:r>
        <w:rPr>
          <w:rFonts w:ascii="Times New Roman" w:eastAsia="宋体" w:hAnsi="Times New Roman" w:cs="Times New Roman"/>
          <w:sz w:val="20"/>
          <w:lang w:val="en-US" w:eastAsia="zh-CN"/>
        </w:rPr>
        <w:t xml:space="preserve">It is agreed in </w:t>
      </w:r>
      <w:r w:rsidR="003F1767">
        <w:rPr>
          <w:rFonts w:ascii="Times New Roman" w:eastAsia="宋体" w:hAnsi="Times New Roman" w:cs="Times New Roman"/>
          <w:sz w:val="20"/>
          <w:lang w:val="en-US" w:eastAsia="zh-CN"/>
        </w:rPr>
        <w:t>RAN2-116 meeting</w:t>
      </w:r>
      <w:r>
        <w:rPr>
          <w:rFonts w:ascii="Times New Roman" w:eastAsia="宋体" w:hAnsi="Times New Roman" w:cs="Times New Roman"/>
          <w:sz w:val="20"/>
          <w:lang w:val="en-US" w:eastAsia="zh-CN"/>
        </w:rPr>
        <w:t xml:space="preserve"> that </w:t>
      </w:r>
    </w:p>
    <w:p w14:paraId="53179CC4" w14:textId="6D23319A" w:rsidR="00CC0C3D" w:rsidRPr="00CC0C3D" w:rsidRDefault="00CC0C3D" w:rsidP="00CC0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after="0"/>
        <w:ind w:left="426" w:rightChars="193" w:right="425" w:hanging="17"/>
        <w:rPr>
          <w:rFonts w:ascii="Arial" w:eastAsia="MS Mincho" w:hAnsi="Arial" w:cs="Times New Roman"/>
          <w:sz w:val="18"/>
          <w:szCs w:val="24"/>
          <w:lang w:eastAsia="en-GB"/>
        </w:rPr>
      </w:pPr>
      <w:r w:rsidRPr="00CC0C3D">
        <w:rPr>
          <w:rFonts w:ascii="Arial" w:eastAsia="MS Mincho" w:hAnsi="Arial" w:cs="Times New Roman"/>
          <w:sz w:val="18"/>
          <w:szCs w:val="24"/>
          <w:lang w:eastAsia="en-GB"/>
        </w:rPr>
        <w:t xml:space="preserve">Agreement: Relay UE is configured by </w:t>
      </w:r>
      <w:proofErr w:type="spellStart"/>
      <w:r w:rsidRPr="00CC0C3D">
        <w:rPr>
          <w:rFonts w:ascii="Arial" w:eastAsia="MS Mincho" w:hAnsi="Arial" w:cs="Times New Roman"/>
          <w:sz w:val="18"/>
          <w:szCs w:val="24"/>
          <w:lang w:eastAsia="en-GB"/>
        </w:rPr>
        <w:t>gNB</w:t>
      </w:r>
      <w:proofErr w:type="spellEnd"/>
      <w:r w:rsidRPr="00CC0C3D">
        <w:rPr>
          <w:rFonts w:ascii="Arial" w:eastAsia="MS Mincho" w:hAnsi="Arial" w:cs="Times New Roman"/>
          <w:sz w:val="18"/>
          <w:szCs w:val="24"/>
          <w:lang w:eastAsia="en-GB"/>
        </w:rPr>
        <w:t xml:space="preserve"> with the local/temp remote UE ID to be used in adaptation layer by </w:t>
      </w:r>
      <w:proofErr w:type="spellStart"/>
      <w:r w:rsidRPr="00CC0C3D">
        <w:rPr>
          <w:rFonts w:ascii="Arial" w:eastAsia="MS Mincho" w:hAnsi="Arial" w:cs="Times New Roman"/>
          <w:sz w:val="18"/>
          <w:szCs w:val="24"/>
          <w:lang w:eastAsia="en-GB"/>
        </w:rPr>
        <w:t>RRCReconfiguration</w:t>
      </w:r>
      <w:proofErr w:type="spellEnd"/>
      <w:r w:rsidRPr="00CC0C3D">
        <w:rPr>
          <w:rFonts w:ascii="Arial" w:eastAsia="MS Mincho" w:hAnsi="Arial" w:cs="Times New Roman"/>
          <w:sz w:val="18"/>
          <w:szCs w:val="24"/>
          <w:lang w:eastAsia="en-GB"/>
        </w:rPr>
        <w:t xml:space="preserve"> message, after reporting the remote UE’s L2ID via SUI message to </w:t>
      </w:r>
      <w:proofErr w:type="spellStart"/>
      <w:r w:rsidRPr="00CC0C3D">
        <w:rPr>
          <w:rFonts w:ascii="Arial" w:eastAsia="MS Mincho" w:hAnsi="Arial" w:cs="Times New Roman"/>
          <w:sz w:val="18"/>
          <w:szCs w:val="24"/>
          <w:lang w:eastAsia="en-GB"/>
        </w:rPr>
        <w:t>gNB</w:t>
      </w:r>
      <w:proofErr w:type="spellEnd"/>
      <w:r w:rsidRPr="00CC0C3D">
        <w:rPr>
          <w:rFonts w:ascii="Arial" w:eastAsia="MS Mincho" w:hAnsi="Arial" w:cs="Times New Roman"/>
          <w:sz w:val="18"/>
          <w:szCs w:val="24"/>
          <w:lang w:eastAsia="en-GB"/>
        </w:rPr>
        <w:t xml:space="preserve"> and before forwarding the first SRB0 UL message of the remote UE.  FFS if impact to the SUI contents is needed to enable this.</w:t>
      </w:r>
    </w:p>
    <w:p w14:paraId="4CBEE9AE" w14:textId="2EB62DB6" w:rsidR="00CC0C3D" w:rsidRPr="00CC0C3D" w:rsidRDefault="00F00753" w:rsidP="00F00753">
      <w:pPr>
        <w:spacing w:beforeLines="50" w:before="120" w:after="120"/>
        <w:jc w:val="both"/>
        <w:rPr>
          <w:rFonts w:ascii="Times New Roman" w:eastAsia="宋体" w:hAnsi="Times New Roman" w:cs="Times New Roman"/>
          <w:sz w:val="20"/>
          <w:lang w:eastAsia="zh-CN"/>
        </w:rPr>
      </w:pPr>
      <w:r>
        <w:rPr>
          <w:rFonts w:ascii="Times New Roman" w:eastAsia="宋体" w:hAnsi="Times New Roman" w:cs="Times New Roman" w:hint="eastAsia"/>
          <w:sz w:val="20"/>
          <w:lang w:eastAsia="zh-CN"/>
        </w:rPr>
        <w:t>I</w:t>
      </w:r>
      <w:r>
        <w:rPr>
          <w:rFonts w:ascii="Times New Roman" w:eastAsia="宋体" w:hAnsi="Times New Roman" w:cs="Times New Roman"/>
          <w:sz w:val="20"/>
          <w:lang w:eastAsia="zh-CN"/>
        </w:rPr>
        <w:t>n</w:t>
      </w:r>
      <w:r w:rsidR="00CC0C3D">
        <w:rPr>
          <w:rFonts w:ascii="Times New Roman" w:eastAsia="宋体" w:hAnsi="Times New Roman" w:cs="Times New Roman"/>
          <w:sz w:val="20"/>
          <w:lang w:eastAsia="zh-CN"/>
        </w:rPr>
        <w:t xml:space="preserve"> R16 NR </w:t>
      </w:r>
      <w:proofErr w:type="spellStart"/>
      <w:r w:rsidR="00CC0C3D">
        <w:rPr>
          <w:rFonts w:ascii="Times New Roman" w:eastAsia="宋体" w:hAnsi="Times New Roman" w:cs="Times New Roman"/>
          <w:sz w:val="20"/>
          <w:lang w:eastAsia="zh-CN"/>
        </w:rPr>
        <w:t>sidelink</w:t>
      </w:r>
      <w:proofErr w:type="spellEnd"/>
      <w:r w:rsidR="00CC0C3D">
        <w:rPr>
          <w:rFonts w:ascii="Times New Roman" w:eastAsia="宋体" w:hAnsi="Times New Roman" w:cs="Times New Roman"/>
          <w:sz w:val="20"/>
          <w:lang w:eastAsia="zh-CN"/>
        </w:rPr>
        <w:t xml:space="preserve"> communication</w:t>
      </w:r>
      <w:r>
        <w:rPr>
          <w:rFonts w:ascii="Times New Roman" w:eastAsia="宋体" w:hAnsi="Times New Roman" w:cs="Times New Roman" w:hint="eastAsia"/>
          <w:sz w:val="20"/>
          <w:lang w:eastAsia="zh-CN"/>
        </w:rPr>
        <w:t>,</w:t>
      </w:r>
      <w:r>
        <w:rPr>
          <w:rFonts w:ascii="Times New Roman" w:eastAsia="宋体" w:hAnsi="Times New Roman" w:cs="Times New Roman"/>
          <w:sz w:val="20"/>
          <w:lang w:eastAsia="zh-CN"/>
        </w:rPr>
        <w:t xml:space="preserve"> a source UE shall include the </w:t>
      </w:r>
      <w:r w:rsidRPr="00F00753">
        <w:rPr>
          <w:rFonts w:ascii="Times New Roman" w:eastAsia="宋体" w:hAnsi="Times New Roman" w:cs="Times New Roman"/>
          <w:sz w:val="20"/>
          <w:lang w:eastAsia="zh-CN"/>
        </w:rPr>
        <w:t xml:space="preserve">destination </w:t>
      </w:r>
      <w:r>
        <w:rPr>
          <w:rFonts w:ascii="Times New Roman" w:eastAsia="宋体" w:hAnsi="Times New Roman" w:cs="Times New Roman" w:hint="eastAsia"/>
          <w:sz w:val="20"/>
          <w:lang w:eastAsia="zh-CN"/>
        </w:rPr>
        <w:t>L</w:t>
      </w:r>
      <w:r w:rsidR="003F1767">
        <w:rPr>
          <w:rFonts w:ascii="Times New Roman" w:eastAsia="宋体" w:hAnsi="Times New Roman" w:cs="Times New Roman"/>
          <w:sz w:val="20"/>
          <w:lang w:eastAsia="zh-CN"/>
        </w:rPr>
        <w:t>2</w:t>
      </w:r>
      <w:r>
        <w:rPr>
          <w:rFonts w:ascii="Times New Roman" w:eastAsia="宋体" w:hAnsi="Times New Roman" w:cs="Times New Roman"/>
          <w:sz w:val="20"/>
          <w:lang w:eastAsia="zh-CN"/>
        </w:rPr>
        <w:t xml:space="preserve">ID of its peer UE in the SUI message to request </w:t>
      </w:r>
      <w:r w:rsidRPr="00F00753">
        <w:rPr>
          <w:rFonts w:ascii="Times New Roman" w:eastAsia="宋体" w:hAnsi="Times New Roman" w:cs="Times New Roman"/>
          <w:sz w:val="20"/>
          <w:lang w:eastAsia="zh-CN"/>
        </w:rPr>
        <w:t xml:space="preserve">NR </w:t>
      </w:r>
      <w:proofErr w:type="spellStart"/>
      <w:r w:rsidRPr="00F00753">
        <w:rPr>
          <w:rFonts w:ascii="Times New Roman" w:eastAsia="宋体" w:hAnsi="Times New Roman" w:cs="Times New Roman"/>
          <w:sz w:val="20"/>
          <w:lang w:eastAsia="zh-CN"/>
        </w:rPr>
        <w:t>sidelink</w:t>
      </w:r>
      <w:proofErr w:type="spellEnd"/>
      <w:r w:rsidRPr="00F00753">
        <w:rPr>
          <w:rFonts w:ascii="Times New Roman" w:eastAsia="宋体" w:hAnsi="Times New Roman" w:cs="Times New Roman"/>
          <w:sz w:val="20"/>
          <w:lang w:eastAsia="zh-CN"/>
        </w:rPr>
        <w:t xml:space="preserve"> communication resource</w:t>
      </w:r>
      <w:r>
        <w:rPr>
          <w:rFonts w:ascii="Times New Roman" w:eastAsia="宋体" w:hAnsi="Times New Roman" w:cs="Times New Roman"/>
          <w:sz w:val="20"/>
          <w:lang w:eastAsia="zh-CN"/>
        </w:rPr>
        <w:t>. Therefore</w:t>
      </w:r>
      <w:r>
        <w:rPr>
          <w:rFonts w:ascii="Times New Roman" w:eastAsia="宋体" w:hAnsi="Times New Roman" w:cs="Times New Roman" w:hint="eastAsia"/>
          <w:sz w:val="20"/>
          <w:lang w:eastAsia="zh-CN"/>
        </w:rPr>
        <w:t>,</w:t>
      </w:r>
      <w:r>
        <w:rPr>
          <w:rFonts w:ascii="Times New Roman" w:eastAsia="宋体" w:hAnsi="Times New Roman" w:cs="Times New Roman"/>
          <w:sz w:val="20"/>
          <w:lang w:eastAsia="zh-CN"/>
        </w:rPr>
        <w:t xml:space="preserve"> </w:t>
      </w:r>
      <w:r w:rsidR="0087407F">
        <w:rPr>
          <w:rFonts w:ascii="Times New Roman" w:eastAsia="宋体" w:hAnsi="Times New Roman" w:cs="Times New Roman"/>
          <w:sz w:val="20"/>
          <w:lang w:eastAsia="zh-CN"/>
        </w:rPr>
        <w:t xml:space="preserve">when relay UE requests the allocation of local remote UE ID, </w:t>
      </w:r>
      <w:r>
        <w:rPr>
          <w:rFonts w:ascii="Times New Roman" w:eastAsia="宋体" w:hAnsi="Times New Roman" w:cs="Times New Roman"/>
          <w:sz w:val="20"/>
          <w:lang w:eastAsia="zh-CN"/>
        </w:rPr>
        <w:t>a</w:t>
      </w:r>
      <w:r>
        <w:rPr>
          <w:rFonts w:ascii="Times New Roman" w:eastAsia="宋体" w:hAnsi="Times New Roman" w:cs="Times New Roman" w:hint="eastAsia"/>
          <w:sz w:val="20"/>
          <w:lang w:eastAsia="zh-CN"/>
        </w:rPr>
        <w:t>n</w:t>
      </w:r>
      <w:r>
        <w:rPr>
          <w:rFonts w:ascii="Times New Roman" w:eastAsia="宋体" w:hAnsi="Times New Roman" w:cs="Times New Roman"/>
          <w:sz w:val="20"/>
          <w:lang w:eastAsia="zh-CN"/>
        </w:rPr>
        <w:t xml:space="preserve"> indicator is need</w:t>
      </w:r>
      <w:r w:rsidR="0087407F">
        <w:rPr>
          <w:rFonts w:ascii="Times New Roman" w:eastAsia="宋体" w:hAnsi="Times New Roman" w:cs="Times New Roman"/>
          <w:sz w:val="20"/>
          <w:lang w:eastAsia="zh-CN"/>
        </w:rPr>
        <w:t xml:space="preserve"> to indicate</w:t>
      </w:r>
      <w:r>
        <w:rPr>
          <w:rFonts w:ascii="Times New Roman" w:eastAsia="宋体" w:hAnsi="Times New Roman" w:cs="Times New Roman"/>
          <w:sz w:val="20"/>
          <w:lang w:eastAsia="zh-CN"/>
        </w:rPr>
        <w:t xml:space="preserve"> the reported L2ID </w:t>
      </w:r>
      <w:r w:rsidR="0087407F">
        <w:rPr>
          <w:rFonts w:ascii="Times New Roman" w:eastAsia="宋体" w:hAnsi="Times New Roman" w:cs="Times New Roman"/>
          <w:sz w:val="20"/>
          <w:lang w:eastAsia="zh-CN"/>
        </w:rPr>
        <w:t xml:space="preserve">is </w:t>
      </w:r>
      <w:r w:rsidRPr="00F00753">
        <w:rPr>
          <w:rFonts w:ascii="Times New Roman" w:eastAsia="宋体" w:hAnsi="Times New Roman" w:cs="Times New Roman"/>
          <w:sz w:val="20"/>
          <w:lang w:eastAsia="zh-CN"/>
        </w:rPr>
        <w:t xml:space="preserve">from a remote UE, </w:t>
      </w:r>
      <w:r w:rsidR="0087407F">
        <w:rPr>
          <w:rFonts w:ascii="Times New Roman" w:eastAsia="宋体" w:hAnsi="Times New Roman" w:cs="Times New Roman"/>
          <w:sz w:val="20"/>
          <w:lang w:eastAsia="zh-CN"/>
        </w:rPr>
        <w:t xml:space="preserve">i.e., </w:t>
      </w:r>
      <w:r w:rsidR="00F3399C">
        <w:rPr>
          <w:rFonts w:ascii="Times New Roman" w:eastAsia="宋体" w:hAnsi="Times New Roman" w:cs="Times New Roman"/>
          <w:sz w:val="20"/>
          <w:lang w:eastAsia="zh-CN"/>
        </w:rPr>
        <w:t>to differ from the</w:t>
      </w:r>
      <w:r w:rsidRPr="00F00753">
        <w:rPr>
          <w:rFonts w:ascii="Times New Roman" w:eastAsia="宋体" w:hAnsi="Times New Roman" w:cs="Times New Roman"/>
          <w:sz w:val="20"/>
          <w:lang w:eastAsia="zh-CN"/>
        </w:rPr>
        <w:t xml:space="preserve"> L2ID </w:t>
      </w:r>
      <w:r w:rsidR="0087407F">
        <w:rPr>
          <w:rFonts w:ascii="Times New Roman" w:eastAsia="宋体" w:hAnsi="Times New Roman" w:cs="Times New Roman"/>
          <w:sz w:val="20"/>
          <w:lang w:eastAsia="zh-CN"/>
        </w:rPr>
        <w:t xml:space="preserve">that requests </w:t>
      </w:r>
      <w:proofErr w:type="spellStart"/>
      <w:r w:rsidR="0087407F">
        <w:rPr>
          <w:rFonts w:ascii="Times New Roman" w:eastAsia="宋体" w:hAnsi="Times New Roman" w:cs="Times New Roman"/>
          <w:sz w:val="20"/>
          <w:lang w:eastAsia="zh-CN"/>
        </w:rPr>
        <w:t>sid</w:t>
      </w:r>
      <w:r w:rsidRPr="00F00753">
        <w:rPr>
          <w:rFonts w:ascii="Times New Roman" w:eastAsia="宋体" w:hAnsi="Times New Roman" w:cs="Times New Roman"/>
          <w:sz w:val="20"/>
          <w:lang w:eastAsia="zh-CN"/>
        </w:rPr>
        <w:t>e</w:t>
      </w:r>
      <w:r w:rsidR="0087407F">
        <w:rPr>
          <w:rFonts w:ascii="Times New Roman" w:eastAsia="宋体" w:hAnsi="Times New Roman" w:cs="Times New Roman"/>
          <w:sz w:val="20"/>
          <w:lang w:eastAsia="zh-CN"/>
        </w:rPr>
        <w:t>l</w:t>
      </w:r>
      <w:r w:rsidRPr="00F00753">
        <w:rPr>
          <w:rFonts w:ascii="Times New Roman" w:eastAsia="宋体" w:hAnsi="Times New Roman" w:cs="Times New Roman"/>
          <w:sz w:val="20"/>
          <w:lang w:eastAsia="zh-CN"/>
        </w:rPr>
        <w:t>ink</w:t>
      </w:r>
      <w:proofErr w:type="spellEnd"/>
      <w:r w:rsidRPr="00F00753">
        <w:rPr>
          <w:rFonts w:ascii="Times New Roman" w:eastAsia="宋体" w:hAnsi="Times New Roman" w:cs="Times New Roman"/>
          <w:sz w:val="20"/>
          <w:lang w:eastAsia="zh-CN"/>
        </w:rPr>
        <w:t xml:space="preserve"> communication</w:t>
      </w:r>
      <w:r w:rsidR="0087407F">
        <w:rPr>
          <w:rFonts w:ascii="Times New Roman" w:eastAsia="宋体" w:hAnsi="Times New Roman" w:cs="Times New Roman"/>
          <w:sz w:val="20"/>
          <w:lang w:eastAsia="zh-CN"/>
        </w:rPr>
        <w:t xml:space="preserve"> resource</w:t>
      </w:r>
      <w:r w:rsidRPr="00F00753">
        <w:rPr>
          <w:rFonts w:ascii="Times New Roman" w:eastAsia="宋体" w:hAnsi="Times New Roman" w:cs="Times New Roman"/>
          <w:sz w:val="20"/>
          <w:lang w:eastAsia="zh-CN"/>
        </w:rPr>
        <w:t>.</w:t>
      </w:r>
      <w:r w:rsidR="0087407F">
        <w:rPr>
          <w:rFonts w:ascii="Times New Roman" w:eastAsia="宋体" w:hAnsi="Times New Roman" w:cs="Times New Roman"/>
          <w:sz w:val="20"/>
          <w:lang w:eastAsia="zh-CN"/>
        </w:rPr>
        <w:t xml:space="preserve"> </w:t>
      </w:r>
      <w:r w:rsidR="00CE2F48">
        <w:rPr>
          <w:rFonts w:ascii="Times New Roman" w:eastAsia="宋体" w:hAnsi="Times New Roman" w:cs="Times New Roman"/>
          <w:sz w:val="20"/>
          <w:lang w:eastAsia="zh-CN"/>
        </w:rPr>
        <w:t>For example</w:t>
      </w:r>
      <w:r w:rsidR="00CE2F48">
        <w:rPr>
          <w:rFonts w:ascii="Times New Roman" w:eastAsia="宋体" w:hAnsi="Times New Roman" w:cs="Times New Roman" w:hint="eastAsia"/>
          <w:sz w:val="20"/>
          <w:lang w:eastAsia="zh-CN"/>
        </w:rPr>
        <w:t>,</w:t>
      </w:r>
      <w:r w:rsidR="00CE2F48">
        <w:rPr>
          <w:rFonts w:ascii="Times New Roman" w:eastAsia="宋体" w:hAnsi="Times New Roman" w:cs="Times New Roman"/>
          <w:sz w:val="20"/>
          <w:lang w:eastAsia="zh-CN"/>
        </w:rPr>
        <w:t xml:space="preserve"> we can use a separate IE</w:t>
      </w:r>
      <w:r w:rsidR="00CE2F48">
        <w:rPr>
          <w:rFonts w:ascii="Times New Roman" w:eastAsia="宋体" w:hAnsi="Times New Roman" w:cs="Times New Roman" w:hint="eastAsia"/>
          <w:sz w:val="20"/>
          <w:lang w:eastAsia="zh-CN"/>
        </w:rPr>
        <w:t xml:space="preserve"> </w:t>
      </w:r>
      <w:r w:rsidR="00CE2F48">
        <w:rPr>
          <w:rFonts w:ascii="Times New Roman" w:eastAsia="宋体" w:hAnsi="Times New Roman" w:cs="Times New Roman"/>
          <w:sz w:val="20"/>
          <w:lang w:eastAsia="zh-CN"/>
        </w:rPr>
        <w:t xml:space="preserve">or a 1-bit indicator to indicate. </w:t>
      </w:r>
    </w:p>
    <w:p w14:paraId="21528826" w14:textId="630637A2" w:rsidR="00F00753" w:rsidRPr="0087407F" w:rsidRDefault="00C369CE" w:rsidP="0087407F">
      <w:pPr>
        <w:spacing w:beforeLines="50" w:before="120" w:after="120"/>
        <w:jc w:val="both"/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Proposal 1</w:t>
      </w:r>
      <w:r w:rsidR="00F00753" w:rsidRP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: When reporting the L2 ID of remote UE</w:t>
      </w:r>
      <w:r w:rsidR="002544F6" w:rsidRPr="002544F6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</w:t>
      </w:r>
      <w:r w:rsidR="002544F6" w:rsidRP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in the SUI message</w:t>
      </w:r>
      <w:r w:rsidR="00F00753" w:rsidRP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, relay UE should indicate that the L2 ID is for a remote UE to requiring local ID allocation</w:t>
      </w:r>
      <w:r w:rsid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.</w:t>
      </w:r>
    </w:p>
    <w:p w14:paraId="6DA0DB73" w14:textId="07759FD0" w:rsidR="0087407F" w:rsidRPr="0087407F" w:rsidRDefault="0087407F" w:rsidP="0087407F">
      <w:pPr>
        <w:spacing w:beforeLines="50" w:before="120" w:after="120"/>
        <w:jc w:val="both"/>
        <w:rPr>
          <w:rFonts w:ascii="Times New Roman" w:eastAsia="宋体" w:hAnsi="Times New Roman" w:cs="Times New Roman"/>
          <w:sz w:val="20"/>
          <w:lang w:eastAsia="zh-CN"/>
        </w:rPr>
      </w:pPr>
      <w:r>
        <w:rPr>
          <w:rFonts w:ascii="Times New Roman" w:eastAsia="宋体" w:hAnsi="Times New Roman" w:cs="Times New Roman"/>
          <w:sz w:val="20"/>
          <w:lang w:eastAsia="zh-CN"/>
        </w:rPr>
        <w:t xml:space="preserve">Based on the </w:t>
      </w:r>
      <w:r>
        <w:rPr>
          <w:rFonts w:ascii="Times New Roman" w:eastAsia="宋体" w:hAnsi="Times New Roman" w:cs="Times New Roman"/>
          <w:sz w:val="20"/>
          <w:lang w:val="en-US" w:eastAsia="zh-CN"/>
        </w:rPr>
        <w:t xml:space="preserve">SUI message from relay UE, </w:t>
      </w:r>
      <w:proofErr w:type="spellStart"/>
      <w:r>
        <w:rPr>
          <w:rFonts w:ascii="Times New Roman" w:eastAsia="宋体" w:hAnsi="Times New Roman" w:cs="Times New Roman"/>
          <w:sz w:val="20"/>
          <w:lang w:val="en-US" w:eastAsia="zh-CN"/>
        </w:rPr>
        <w:t>gNB</w:t>
      </w:r>
      <w:proofErr w:type="spellEnd"/>
      <w:r>
        <w:rPr>
          <w:rFonts w:ascii="Times New Roman" w:eastAsia="宋体" w:hAnsi="Times New Roman" w:cs="Times New Roman"/>
          <w:sz w:val="20"/>
          <w:lang w:val="en-US" w:eastAsia="zh-CN"/>
        </w:rPr>
        <w:t xml:space="preserve"> </w:t>
      </w:r>
      <w:r w:rsidRPr="00F709FB">
        <w:rPr>
          <w:rFonts w:ascii="Times New Roman" w:eastAsia="宋体" w:hAnsi="Times New Roman" w:cs="Times New Roman"/>
          <w:sz w:val="20"/>
          <w:lang w:val="en-US" w:eastAsia="zh-CN"/>
        </w:rPr>
        <w:t>configure</w:t>
      </w:r>
      <w:r>
        <w:rPr>
          <w:rFonts w:ascii="Times New Roman" w:eastAsia="宋体" w:hAnsi="Times New Roman" w:cs="Times New Roman"/>
          <w:sz w:val="20"/>
          <w:lang w:val="en-US" w:eastAsia="zh-CN"/>
        </w:rPr>
        <w:t>s the remote UE ID to relay UE</w:t>
      </w:r>
      <w:r w:rsidR="00BC0EA8">
        <w:rPr>
          <w:rFonts w:ascii="Times New Roman" w:eastAsia="宋体" w:hAnsi="Times New Roman" w:cs="Times New Roman" w:hint="eastAsia"/>
          <w:sz w:val="20"/>
          <w:lang w:val="en-US" w:eastAsia="zh-CN"/>
        </w:rPr>
        <w:t>.</w:t>
      </w:r>
      <w:r w:rsidR="00BC0EA8" w:rsidRPr="00BC0EA8">
        <w:rPr>
          <w:rFonts w:ascii="Times New Roman" w:eastAsia="宋体" w:hAnsi="Times New Roman" w:cs="Times New Roman"/>
          <w:sz w:val="20"/>
          <w:lang w:val="en-US" w:eastAsia="zh-CN"/>
        </w:rPr>
        <w:t xml:space="preserve"> </w:t>
      </w:r>
      <w:r w:rsidR="00BC0EA8" w:rsidRPr="00F709FB">
        <w:rPr>
          <w:rFonts w:ascii="Times New Roman" w:eastAsia="宋体" w:hAnsi="Times New Roman" w:cs="Times New Roman"/>
          <w:sz w:val="20"/>
          <w:lang w:val="en-US" w:eastAsia="zh-CN"/>
        </w:rPr>
        <w:t>Assuming</w:t>
      </w:r>
      <w:r w:rsidR="003F1767">
        <w:rPr>
          <w:rFonts w:ascii="Times New Roman" w:eastAsia="宋体" w:hAnsi="Times New Roman" w:cs="Times New Roman"/>
          <w:sz w:val="20"/>
          <w:lang w:val="en-US" w:eastAsia="zh-CN"/>
        </w:rPr>
        <w:t xml:space="preserve"> relay UE will report the L2</w:t>
      </w:r>
      <w:r w:rsidR="00BC0EA8">
        <w:rPr>
          <w:rFonts w:ascii="Times New Roman" w:eastAsia="宋体" w:hAnsi="Times New Roman" w:cs="Times New Roman"/>
          <w:sz w:val="20"/>
          <w:lang w:val="en-US" w:eastAsia="zh-CN"/>
        </w:rPr>
        <w:t xml:space="preserve">ID of any connected remote UE to the </w:t>
      </w:r>
      <w:proofErr w:type="spellStart"/>
      <w:r w:rsidR="00BC0EA8">
        <w:rPr>
          <w:rFonts w:ascii="Times New Roman" w:eastAsia="宋体" w:hAnsi="Times New Roman" w:cs="Times New Roman"/>
          <w:sz w:val="20"/>
          <w:lang w:val="en-US" w:eastAsia="zh-CN"/>
        </w:rPr>
        <w:t>gNB</w:t>
      </w:r>
      <w:proofErr w:type="spellEnd"/>
      <w:r w:rsidR="00BC0EA8">
        <w:rPr>
          <w:rFonts w:ascii="Times New Roman" w:eastAsia="宋体" w:hAnsi="Times New Roman" w:cs="Times New Roman"/>
          <w:sz w:val="20"/>
          <w:lang w:val="en-US" w:eastAsia="zh-CN"/>
        </w:rPr>
        <w:t xml:space="preserve"> as in legacy R16 in SUI, </w:t>
      </w:r>
      <w:proofErr w:type="spellStart"/>
      <w:r w:rsidR="00BC0EA8">
        <w:rPr>
          <w:rFonts w:ascii="Times New Roman" w:eastAsia="宋体" w:hAnsi="Times New Roman" w:cs="Times New Roman"/>
          <w:sz w:val="20"/>
          <w:lang w:val="en-US" w:eastAsia="zh-CN"/>
        </w:rPr>
        <w:t>gNB</w:t>
      </w:r>
      <w:proofErr w:type="spellEnd"/>
      <w:r w:rsidR="00BC0EA8">
        <w:rPr>
          <w:rFonts w:ascii="Times New Roman" w:eastAsia="宋体" w:hAnsi="Times New Roman" w:cs="Times New Roman"/>
          <w:sz w:val="20"/>
          <w:lang w:val="en-US" w:eastAsia="zh-CN"/>
        </w:rPr>
        <w:t xml:space="preserve"> can allocate the re</w:t>
      </w:r>
      <w:r w:rsidR="003F1767">
        <w:rPr>
          <w:rFonts w:ascii="Times New Roman" w:eastAsia="宋体" w:hAnsi="Times New Roman" w:cs="Times New Roman"/>
          <w:sz w:val="20"/>
          <w:lang w:val="en-US" w:eastAsia="zh-CN"/>
        </w:rPr>
        <w:t>mote UE local ID for each reported L2</w:t>
      </w:r>
      <w:r w:rsidR="00BC0EA8">
        <w:rPr>
          <w:rFonts w:ascii="Times New Roman" w:eastAsia="宋体" w:hAnsi="Times New Roman" w:cs="Times New Roman"/>
          <w:sz w:val="20"/>
          <w:lang w:val="en-US" w:eastAsia="zh-CN"/>
        </w:rPr>
        <w:t xml:space="preserve">ID of remote UE. In responds to the SUI message, </w:t>
      </w:r>
      <w:proofErr w:type="spellStart"/>
      <w:r w:rsidR="00BC0EA8">
        <w:rPr>
          <w:rFonts w:ascii="Times New Roman" w:eastAsia="宋体" w:hAnsi="Times New Roman" w:cs="Times New Roman"/>
          <w:sz w:val="20"/>
          <w:lang w:val="en-US" w:eastAsia="zh-CN"/>
        </w:rPr>
        <w:t>gNB</w:t>
      </w:r>
      <w:proofErr w:type="spellEnd"/>
      <w:r w:rsidR="00BC0EA8">
        <w:rPr>
          <w:rFonts w:ascii="Times New Roman" w:eastAsia="宋体" w:hAnsi="Times New Roman" w:cs="Times New Roman"/>
          <w:sz w:val="20"/>
          <w:lang w:val="en-US" w:eastAsia="zh-CN"/>
        </w:rPr>
        <w:t xml:space="preserve"> may use dedicate</w:t>
      </w:r>
      <w:r w:rsidR="0005162A">
        <w:rPr>
          <w:rFonts w:ascii="Times New Roman" w:eastAsia="宋体" w:hAnsi="Times New Roman" w:cs="Times New Roman"/>
          <w:sz w:val="20"/>
          <w:lang w:val="en-US" w:eastAsia="zh-CN"/>
        </w:rPr>
        <w:t>d</w:t>
      </w:r>
      <w:r w:rsidR="00BC0EA8">
        <w:rPr>
          <w:rFonts w:ascii="Times New Roman" w:eastAsia="宋体" w:hAnsi="Times New Roman" w:cs="Times New Roman"/>
          <w:sz w:val="20"/>
          <w:lang w:val="en-US" w:eastAsia="zh-CN"/>
        </w:rPr>
        <w:t xml:space="preserve"> RRC signaling to configure relay UE with a list of remote UE ID</w:t>
      </w:r>
      <w:r w:rsidR="003F1767">
        <w:rPr>
          <w:rFonts w:ascii="Times New Roman" w:eastAsia="宋体" w:hAnsi="Times New Roman" w:cs="Times New Roman"/>
          <w:sz w:val="20"/>
          <w:lang w:val="en-US" w:eastAsia="zh-CN"/>
        </w:rPr>
        <w:t>s</w:t>
      </w:r>
      <w:r w:rsidR="00BC0EA8">
        <w:rPr>
          <w:rFonts w:ascii="Times New Roman" w:eastAsia="宋体" w:hAnsi="Times New Roman" w:cs="Times New Roman"/>
          <w:sz w:val="20"/>
          <w:lang w:val="en-US" w:eastAsia="zh-CN"/>
        </w:rPr>
        <w:t xml:space="preserve"> mappin</w:t>
      </w:r>
      <w:r w:rsidR="003F1767">
        <w:rPr>
          <w:rFonts w:ascii="Times New Roman" w:eastAsia="宋体" w:hAnsi="Times New Roman" w:cs="Times New Roman"/>
          <w:sz w:val="20"/>
          <w:lang w:val="en-US" w:eastAsia="zh-CN"/>
        </w:rPr>
        <w:t>g to the list of remote UE’s L2</w:t>
      </w:r>
      <w:r w:rsidR="00BC0EA8">
        <w:rPr>
          <w:rFonts w:ascii="Times New Roman" w:eastAsia="宋体" w:hAnsi="Times New Roman" w:cs="Times New Roman"/>
          <w:sz w:val="20"/>
          <w:lang w:val="en-US" w:eastAsia="zh-CN"/>
        </w:rPr>
        <w:t>ID</w:t>
      </w:r>
      <w:r w:rsidR="003F1767">
        <w:rPr>
          <w:rFonts w:ascii="Times New Roman" w:eastAsia="宋体" w:hAnsi="Times New Roman" w:cs="Times New Roman"/>
          <w:sz w:val="20"/>
          <w:lang w:val="en-US" w:eastAsia="zh-CN"/>
        </w:rPr>
        <w:t>s</w:t>
      </w:r>
      <w:r w:rsidR="00BC0EA8">
        <w:rPr>
          <w:rFonts w:ascii="Times New Roman" w:eastAsia="宋体" w:hAnsi="Times New Roman" w:cs="Times New Roman"/>
          <w:sz w:val="20"/>
          <w:lang w:val="en-US" w:eastAsia="zh-CN"/>
        </w:rPr>
        <w:t>, as reported in the SUI message.</w:t>
      </w:r>
    </w:p>
    <w:p w14:paraId="7C6B8C41" w14:textId="5D278135" w:rsidR="00B477F0" w:rsidRPr="003C25DF" w:rsidRDefault="0087407F" w:rsidP="00DA7EBC">
      <w:pPr>
        <w:spacing w:beforeLines="50" w:before="120" w:after="120"/>
        <w:jc w:val="both"/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Proposal </w:t>
      </w:r>
      <w:r w:rsid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2</w:t>
      </w:r>
      <w:r w:rsidR="00F00753" w:rsidRP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: RAN2 confirm that </w:t>
      </w:r>
      <w:proofErr w:type="spellStart"/>
      <w:r w:rsidR="00F00753" w:rsidRP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gNB</w:t>
      </w:r>
      <w:proofErr w:type="spellEnd"/>
      <w:r w:rsidR="00F00753" w:rsidRP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configures relay UE </w:t>
      </w:r>
      <w:r w:rsidR="00D559FB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with</w:t>
      </w:r>
      <w:r w:rsidR="00F00753" w:rsidRP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the mapping between remote UE’s L2 ID and remote UE’s local ID.</w:t>
      </w:r>
    </w:p>
    <w:p w14:paraId="28BC3938" w14:textId="14A48C46" w:rsidR="00053162" w:rsidRPr="00C66CA9" w:rsidRDefault="00053162" w:rsidP="00053162">
      <w:pPr>
        <w:pStyle w:val="2"/>
        <w:numPr>
          <w:ilvl w:val="1"/>
          <w:numId w:val="2"/>
        </w:numPr>
        <w:tabs>
          <w:tab w:val="clear" w:pos="2268"/>
          <w:tab w:val="num" w:pos="0"/>
        </w:tabs>
        <w:ind w:left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Bearer mapping</w:t>
      </w:r>
    </w:p>
    <w:p w14:paraId="2F7CFAC3" w14:textId="0E0A7AB5" w:rsidR="00053162" w:rsidRDefault="00053162" w:rsidP="00053162">
      <w:pPr>
        <w:pStyle w:val="30"/>
        <w:numPr>
          <w:ilvl w:val="0"/>
          <w:numId w:val="0"/>
        </w:numPr>
        <w:ind w:right="220"/>
        <w:rPr>
          <w:rFonts w:eastAsia="宋体" w:hint="eastAsia"/>
          <w:lang w:val="en-US" w:eastAsia="fi-FI"/>
        </w:rPr>
      </w:pPr>
      <w:r>
        <w:rPr>
          <w:rFonts w:eastAsia="宋体"/>
          <w:lang w:val="en-US" w:eastAsia="fi-FI"/>
        </w:rPr>
        <w:t>2.3.2</w:t>
      </w:r>
      <w:r w:rsidRPr="00CD1FF2">
        <w:rPr>
          <w:rFonts w:eastAsia="宋体"/>
          <w:lang w:val="en-US" w:eastAsia="fi-FI"/>
        </w:rPr>
        <w:t xml:space="preserve"> </w:t>
      </w:r>
      <w:r>
        <w:rPr>
          <w:rFonts w:eastAsia="宋体"/>
          <w:lang w:val="en-US" w:eastAsia="fi-FI"/>
        </w:rPr>
        <w:t>Remote UE bearer ID size/range</w:t>
      </w:r>
    </w:p>
    <w:p w14:paraId="3C308911" w14:textId="1E4DD493" w:rsidR="00D11D5A" w:rsidRPr="00D11D5A" w:rsidRDefault="00D11D5A" w:rsidP="00D11D5A">
      <w:pPr>
        <w:spacing w:after="120"/>
        <w:jc w:val="both"/>
        <w:rPr>
          <w:rFonts w:ascii="Times New Roman" w:eastAsia="宋体" w:hAnsi="Times New Roman" w:cs="Times New Roman"/>
          <w:sz w:val="20"/>
          <w:lang w:val="en-US" w:eastAsia="zh-CN"/>
        </w:rPr>
      </w:pPr>
      <w:r w:rsidRPr="00D11D5A">
        <w:rPr>
          <w:rFonts w:ascii="Times New Roman" w:eastAsia="宋体" w:hAnsi="Times New Roman" w:cs="Times New Roman" w:hint="eastAsia"/>
          <w:sz w:val="20"/>
          <w:lang w:val="en-US" w:eastAsia="zh-CN"/>
        </w:rPr>
        <w:t>I</w:t>
      </w:r>
      <w:r w:rsidRPr="00D11D5A">
        <w:rPr>
          <w:rFonts w:ascii="Times New Roman" w:eastAsia="宋体" w:hAnsi="Times New Roman" w:cs="Times New Roman"/>
          <w:sz w:val="20"/>
          <w:lang w:val="en-US" w:eastAsia="zh-CN"/>
        </w:rPr>
        <w:t>n the current ASN.1 design, the radio bearer ID for remote UE SRBs and DRBs are followings:</w:t>
      </w:r>
    </w:p>
    <w:p w14:paraId="1A707DA5" w14:textId="77777777" w:rsidR="00D11D5A" w:rsidRPr="00D11D5A" w:rsidRDefault="00D11D5A" w:rsidP="00C206BE">
      <w:pPr>
        <w:pStyle w:val="afff"/>
        <w:numPr>
          <w:ilvl w:val="0"/>
          <w:numId w:val="19"/>
        </w:numPr>
        <w:spacing w:after="120"/>
        <w:ind w:firstLineChars="0"/>
        <w:jc w:val="both"/>
        <w:rPr>
          <w:rFonts w:ascii="Times New Roman" w:eastAsia="宋体" w:hAnsi="Times New Roman" w:cs="Times New Roman"/>
          <w:color w:val="auto"/>
          <w:sz w:val="20"/>
          <w:lang w:val="en-US" w:eastAsia="zh-CN"/>
        </w:rPr>
      </w:pPr>
      <w:r w:rsidRPr="00D11D5A">
        <w:rPr>
          <w:rFonts w:ascii="Times New Roman" w:eastAsia="宋体" w:hAnsi="Times New Roman" w:cs="Times New Roman"/>
          <w:color w:val="auto"/>
          <w:sz w:val="20"/>
          <w:lang w:val="en-US" w:eastAsia="zh-CN"/>
        </w:rPr>
        <w:t>DRB-Identity ::= INTEGER (1..32)</w:t>
      </w:r>
    </w:p>
    <w:p w14:paraId="6890D092" w14:textId="77777777" w:rsidR="00D11D5A" w:rsidRPr="00D11D5A" w:rsidRDefault="00D11D5A" w:rsidP="00C206BE">
      <w:pPr>
        <w:pStyle w:val="afff"/>
        <w:numPr>
          <w:ilvl w:val="0"/>
          <w:numId w:val="19"/>
        </w:numPr>
        <w:spacing w:after="120"/>
        <w:ind w:firstLineChars="0"/>
        <w:jc w:val="both"/>
        <w:rPr>
          <w:rFonts w:ascii="Times New Roman" w:eastAsia="宋体" w:hAnsi="Times New Roman" w:cs="Times New Roman"/>
          <w:color w:val="auto"/>
          <w:sz w:val="20"/>
          <w:lang w:val="en-US" w:eastAsia="zh-CN"/>
        </w:rPr>
      </w:pPr>
      <w:r w:rsidRPr="00D11D5A">
        <w:rPr>
          <w:rFonts w:ascii="Times New Roman" w:eastAsia="宋体" w:hAnsi="Times New Roman" w:cs="Times New Roman"/>
          <w:color w:val="auto"/>
          <w:sz w:val="20"/>
          <w:lang w:val="en-US" w:eastAsia="zh-CN"/>
        </w:rPr>
        <w:t>SRB-Identity ::= INTEGER (1..3)</w:t>
      </w:r>
    </w:p>
    <w:p w14:paraId="5D78C21B" w14:textId="5C9610CE" w:rsidR="00D36BF0" w:rsidRPr="005B3410" w:rsidRDefault="005B3410" w:rsidP="00D36BF0">
      <w:pPr>
        <w:spacing w:after="120"/>
        <w:jc w:val="both"/>
        <w:rPr>
          <w:rFonts w:ascii="Times New Roman" w:eastAsia="宋体" w:hAnsi="Times New Roman" w:cs="Times New Roman"/>
          <w:sz w:val="20"/>
          <w:lang w:val="en-US" w:eastAsia="zh-CN"/>
        </w:rPr>
      </w:pPr>
      <w:r>
        <w:rPr>
          <w:rFonts w:ascii="Times New Roman" w:eastAsia="宋体" w:hAnsi="Times New Roman" w:cs="Times New Roman"/>
          <w:sz w:val="20"/>
          <w:lang w:val="en-US" w:eastAsia="zh-CN"/>
        </w:rPr>
        <w:t>It seems t</w:t>
      </w:r>
      <w:r w:rsidR="00BE6C50">
        <w:rPr>
          <w:rFonts w:ascii="Times New Roman" w:eastAsia="宋体" w:hAnsi="Times New Roman" w:cs="Times New Roman" w:hint="eastAsia"/>
          <w:sz w:val="20"/>
          <w:lang w:val="en-US" w:eastAsia="zh-CN"/>
        </w:rPr>
        <w:t>here</w:t>
      </w:r>
      <w:r w:rsidR="00D36BF0">
        <w:rPr>
          <w:rFonts w:ascii="Times New Roman" w:eastAsia="宋体" w:hAnsi="Times New Roman" w:cs="Times New Roman"/>
          <w:sz w:val="20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sz w:val="20"/>
          <w:lang w:val="en-US" w:eastAsia="zh-CN"/>
        </w:rPr>
        <w:t xml:space="preserve">is </w:t>
      </w:r>
      <w:r w:rsidR="00D36BF0">
        <w:rPr>
          <w:rFonts w:ascii="Times New Roman" w:eastAsia="宋体" w:hAnsi="Times New Roman" w:cs="Times New Roman"/>
          <w:sz w:val="20"/>
          <w:lang w:val="en-US" w:eastAsia="zh-CN"/>
        </w:rPr>
        <w:t xml:space="preserve">overlap between the </w:t>
      </w:r>
      <w:r w:rsidR="00D36BF0" w:rsidRPr="00D11D5A">
        <w:rPr>
          <w:rFonts w:ascii="Times New Roman" w:eastAsia="宋体" w:hAnsi="Times New Roman" w:cs="Times New Roman"/>
          <w:sz w:val="20"/>
          <w:lang w:val="en-US" w:eastAsia="zh-CN"/>
        </w:rPr>
        <w:t xml:space="preserve">DRB-Identity </w:t>
      </w:r>
      <w:r w:rsidR="00D36BF0">
        <w:rPr>
          <w:rFonts w:ascii="Times New Roman" w:eastAsia="宋体" w:hAnsi="Times New Roman" w:cs="Times New Roman"/>
          <w:sz w:val="20"/>
          <w:lang w:val="en-US" w:eastAsia="zh-CN"/>
        </w:rPr>
        <w:t xml:space="preserve">and the SRB-Identity. However, it is agreed in RAN2-116 meeting that </w:t>
      </w:r>
      <w:r w:rsidR="00D36BF0" w:rsidRPr="00CB55BD">
        <w:rPr>
          <w:rFonts w:ascii="Times New Roman" w:eastAsia="宋体" w:hAnsi="Times New Roman" w:cs="Times New Roman"/>
          <w:sz w:val="20"/>
          <w:lang w:val="en-US" w:eastAsia="zh-CN"/>
        </w:rPr>
        <w:t xml:space="preserve">a </w:t>
      </w:r>
      <w:proofErr w:type="spellStart"/>
      <w:r w:rsidR="00D36BF0" w:rsidRPr="00CB55BD">
        <w:rPr>
          <w:rFonts w:ascii="Times New Roman" w:eastAsia="宋体" w:hAnsi="Times New Roman" w:cs="Times New Roman"/>
          <w:sz w:val="20"/>
          <w:lang w:val="en-US" w:eastAsia="zh-CN"/>
        </w:rPr>
        <w:t>Uu</w:t>
      </w:r>
      <w:proofErr w:type="spellEnd"/>
      <w:r w:rsidR="00D36BF0" w:rsidRPr="00CB55BD">
        <w:rPr>
          <w:rFonts w:ascii="Times New Roman" w:eastAsia="宋体" w:hAnsi="Times New Roman" w:cs="Times New Roman"/>
          <w:sz w:val="20"/>
          <w:lang w:val="en-US" w:eastAsia="zh-CN"/>
        </w:rPr>
        <w:t xml:space="preserve"> DRB and a </w:t>
      </w:r>
      <w:proofErr w:type="spellStart"/>
      <w:r w:rsidR="00D36BF0" w:rsidRPr="00CB55BD">
        <w:rPr>
          <w:rFonts w:ascii="Times New Roman" w:eastAsia="宋体" w:hAnsi="Times New Roman" w:cs="Times New Roman"/>
          <w:sz w:val="20"/>
          <w:lang w:val="en-US" w:eastAsia="zh-CN"/>
        </w:rPr>
        <w:t>Uu</w:t>
      </w:r>
      <w:proofErr w:type="spellEnd"/>
      <w:r w:rsidR="00D36BF0" w:rsidRPr="00CB55BD">
        <w:rPr>
          <w:rFonts w:ascii="Times New Roman" w:eastAsia="宋体" w:hAnsi="Times New Roman" w:cs="Times New Roman"/>
          <w:sz w:val="20"/>
          <w:lang w:val="en-US" w:eastAsia="zh-CN"/>
        </w:rPr>
        <w:t xml:space="preserve"> SRB are mapped to different PC5 </w:t>
      </w:r>
      <w:r w:rsidR="00D36BF0">
        <w:rPr>
          <w:rFonts w:ascii="Times New Roman" w:eastAsia="宋体" w:hAnsi="Times New Roman" w:cs="Times New Roman"/>
          <w:sz w:val="20"/>
          <w:lang w:val="en-US" w:eastAsia="zh-CN"/>
        </w:rPr>
        <w:t xml:space="preserve">RLC channels or different </w:t>
      </w:r>
      <w:proofErr w:type="spellStart"/>
      <w:r w:rsidR="00D36BF0">
        <w:rPr>
          <w:rFonts w:ascii="Times New Roman" w:eastAsia="宋体" w:hAnsi="Times New Roman" w:cs="Times New Roman"/>
          <w:sz w:val="20"/>
          <w:lang w:val="en-US" w:eastAsia="zh-CN"/>
        </w:rPr>
        <w:t>Uu</w:t>
      </w:r>
      <w:proofErr w:type="spellEnd"/>
      <w:r w:rsidR="00D36BF0">
        <w:rPr>
          <w:rFonts w:ascii="Times New Roman" w:eastAsia="宋体" w:hAnsi="Times New Roman" w:cs="Times New Roman"/>
          <w:sz w:val="20"/>
          <w:lang w:val="en-US" w:eastAsia="zh-CN"/>
        </w:rPr>
        <w:t xml:space="preserve"> RLC channels. That is, DRBs and SRBs </w:t>
      </w:r>
      <w:r w:rsidR="00D36BF0">
        <w:rPr>
          <w:rFonts w:ascii="Times New Roman" w:eastAsia="宋体" w:hAnsi="Times New Roman" w:cs="Times New Roman" w:hint="eastAsia"/>
          <w:sz w:val="20"/>
          <w:lang w:val="en-US" w:eastAsia="zh-CN"/>
        </w:rPr>
        <w:t>are</w:t>
      </w:r>
      <w:r w:rsidR="00D36BF0">
        <w:rPr>
          <w:rFonts w:ascii="Times New Roman" w:eastAsia="宋体" w:hAnsi="Times New Roman" w:cs="Times New Roman"/>
          <w:sz w:val="20"/>
          <w:lang w:val="en-US" w:eastAsia="zh-CN"/>
        </w:rPr>
        <w:t xml:space="preserve"> naturally</w:t>
      </w:r>
      <w:r w:rsidR="00D36BF0" w:rsidRPr="00CB55BD">
        <w:rPr>
          <w:rFonts w:ascii="Times New Roman" w:eastAsia="宋体" w:hAnsi="Times New Roman" w:cs="Times New Roman"/>
          <w:sz w:val="20"/>
          <w:lang w:val="en-US" w:eastAsia="zh-CN"/>
        </w:rPr>
        <w:t xml:space="preserve"> differentiate</w:t>
      </w:r>
      <w:r w:rsidR="00D36BF0">
        <w:rPr>
          <w:rFonts w:ascii="Times New Roman" w:eastAsia="宋体" w:hAnsi="Times New Roman" w:cs="Times New Roman"/>
          <w:sz w:val="20"/>
          <w:lang w:val="en-US" w:eastAsia="zh-CN"/>
        </w:rPr>
        <w:t xml:space="preserve">d </w:t>
      </w:r>
      <w:r w:rsidR="00D36BF0">
        <w:rPr>
          <w:rFonts w:ascii="Times New Roman" w:eastAsia="宋体" w:hAnsi="Times New Roman" w:cs="Times New Roman" w:hint="eastAsia"/>
          <w:sz w:val="20"/>
          <w:lang w:val="en-US" w:eastAsia="zh-CN"/>
        </w:rPr>
        <w:t>b</w:t>
      </w:r>
      <w:r w:rsidR="00D36BF0">
        <w:rPr>
          <w:rFonts w:ascii="Times New Roman" w:eastAsia="宋体" w:hAnsi="Times New Roman" w:cs="Times New Roman"/>
          <w:sz w:val="20"/>
          <w:lang w:val="en-US" w:eastAsia="zh-CN"/>
        </w:rPr>
        <w:t xml:space="preserve">y RLC channels. Thus, </w:t>
      </w:r>
      <w:r>
        <w:rPr>
          <w:rFonts w:ascii="Times New Roman" w:eastAsia="宋体" w:hAnsi="Times New Roman" w:cs="Times New Roman"/>
          <w:sz w:val="20"/>
          <w:lang w:val="en-US" w:eastAsia="zh-CN"/>
        </w:rPr>
        <w:t xml:space="preserve">when relay UE receives a </w:t>
      </w:r>
      <w:r w:rsidRPr="005B3410">
        <w:rPr>
          <w:rFonts w:ascii="Times New Roman" w:eastAsia="宋体" w:hAnsi="Times New Roman" w:cs="Times New Roman"/>
          <w:sz w:val="20"/>
          <w:lang w:val="en-US" w:eastAsia="zh-CN"/>
        </w:rPr>
        <w:t>SRAP PDU</w:t>
      </w:r>
      <w:r>
        <w:rPr>
          <w:rFonts w:ascii="Times New Roman" w:eastAsia="宋体" w:hAnsi="Times New Roman" w:cs="Times New Roman"/>
          <w:sz w:val="20"/>
          <w:lang w:val="en-US" w:eastAsia="zh-CN"/>
        </w:rPr>
        <w:t>, it can determine whether it is SRB data or DRB data according to the ingress RLC channel</w:t>
      </w:r>
      <w:r>
        <w:rPr>
          <w:rFonts w:ascii="Times New Roman" w:eastAsia="宋体" w:hAnsi="Times New Roman" w:cs="Times New Roman" w:hint="eastAsia"/>
          <w:sz w:val="20"/>
          <w:lang w:val="en-US" w:eastAsia="zh-CN"/>
        </w:rPr>
        <w:t>.</w:t>
      </w:r>
      <w:r>
        <w:rPr>
          <w:rFonts w:ascii="Times New Roman" w:eastAsia="宋体" w:hAnsi="Times New Roman" w:cs="Times New Roman"/>
          <w:sz w:val="20"/>
          <w:lang w:val="en-US" w:eastAsia="zh-CN"/>
        </w:rPr>
        <w:t xml:space="preserve"> Relay UE c</w:t>
      </w:r>
      <w:r w:rsidRPr="005B3410">
        <w:rPr>
          <w:rFonts w:ascii="Times New Roman" w:eastAsia="宋体" w:hAnsi="Times New Roman" w:cs="Times New Roman"/>
          <w:sz w:val="20"/>
          <w:lang w:val="en-US" w:eastAsia="zh-CN"/>
        </w:rPr>
        <w:t xml:space="preserve">an figure out the RB type from the </w:t>
      </w:r>
      <w:r w:rsidRPr="005B341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CHOICE type of </w:t>
      </w:r>
      <w:r w:rsidRPr="00094A50">
        <w:rPr>
          <w:rFonts w:ascii="Times New Roman" w:eastAsia="宋体" w:hAnsi="Times New Roman" w:cs="Times New Roman"/>
          <w:i/>
          <w:color w:val="000000" w:themeColor="text1"/>
          <w:sz w:val="20"/>
          <w:lang w:val="en-US" w:eastAsia="zh-CN"/>
        </w:rPr>
        <w:t>sl-RemoteUE-RB-Idenntify-r17</w:t>
      </w:r>
      <w:r w:rsidRPr="005B341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that mapped to </w:t>
      </w:r>
      <w:r w:rsidRPr="005B3410">
        <w:rPr>
          <w:rFonts w:ascii="Times New Roman" w:eastAsia="宋体" w:hAnsi="Times New Roman" w:cs="Times New Roman"/>
          <w:sz w:val="20"/>
          <w:lang w:val="en-US" w:eastAsia="zh-CN"/>
        </w:rPr>
        <w:t xml:space="preserve">an </w:t>
      </w:r>
      <w:r w:rsidRPr="005B341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ingress PC5/</w:t>
      </w:r>
      <w:proofErr w:type="spellStart"/>
      <w:r w:rsidRPr="005B341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Pr="005B341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RLC</w:t>
      </w:r>
      <w:r w:rsidRPr="005B3410">
        <w:rPr>
          <w:rFonts w:ascii="Times New Roman" w:eastAsia="宋体" w:hAnsi="Times New Roman" w:cs="Times New Roman"/>
          <w:sz w:val="20"/>
          <w:lang w:val="en-US" w:eastAsia="zh-CN"/>
        </w:rPr>
        <w:t xml:space="preserve"> channel</w:t>
      </w:r>
      <w:r w:rsidR="00471E7D">
        <w:rPr>
          <w:rFonts w:ascii="Times New Roman" w:eastAsia="宋体" w:hAnsi="Times New Roman" w:cs="Times New Roman"/>
          <w:sz w:val="20"/>
          <w:lang w:val="en-US" w:eastAsia="zh-CN"/>
        </w:rPr>
        <w:t xml:space="preserve">, based on the SRAP layer mapping configurations that received from </w:t>
      </w:r>
      <w:proofErr w:type="spellStart"/>
      <w:r w:rsidR="00471E7D">
        <w:rPr>
          <w:rFonts w:ascii="Times New Roman" w:eastAsia="宋体" w:hAnsi="Times New Roman" w:cs="Times New Roman"/>
          <w:sz w:val="20"/>
          <w:lang w:val="en-US" w:eastAsia="zh-CN"/>
        </w:rPr>
        <w:t>gNB</w:t>
      </w:r>
      <w:proofErr w:type="spellEnd"/>
      <w:r w:rsidR="00471E7D">
        <w:rPr>
          <w:rFonts w:ascii="Times New Roman" w:eastAsia="宋体" w:hAnsi="Times New Roman" w:cs="Times New Roman"/>
          <w:sz w:val="20"/>
          <w:lang w:val="en-US" w:eastAsia="zh-CN"/>
        </w:rPr>
        <w:t>.</w:t>
      </w:r>
      <w:r w:rsidR="00007C6E">
        <w:rPr>
          <w:rFonts w:ascii="Times New Roman" w:eastAsia="宋体" w:hAnsi="Times New Roman" w:cs="Times New Roman"/>
          <w:sz w:val="20"/>
          <w:lang w:val="en-US" w:eastAsia="zh-CN"/>
        </w:rPr>
        <w:t xml:space="preserve"> See below</w:t>
      </w:r>
    </w:p>
    <w:p w14:paraId="3F7BFE68" w14:textId="77777777" w:rsidR="005600DC" w:rsidRDefault="005600DC" w:rsidP="00560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z w:val="16"/>
          <w:lang w:eastAsia="en-GB"/>
        </w:rPr>
        <w:t xml:space="preserve">SL-MappingToAddMod-r17 ::=                        </w:t>
      </w:r>
      <w:r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2DBA5F7" w14:textId="77777777" w:rsidR="005600DC" w:rsidRDefault="005600DC" w:rsidP="00560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sl-RemoteUE-RB-Identity-r17                          </w:t>
      </w:r>
      <w:r w:rsidRPr="00601E97">
        <w:rPr>
          <w:rFonts w:ascii="Courier New" w:eastAsia="Times New Roman" w:hAnsi="Courier New" w:cs="Courier New"/>
          <w:color w:val="993366"/>
          <w:sz w:val="16"/>
          <w:highlight w:val="yellow"/>
          <w:lang w:eastAsia="en-GB"/>
        </w:rPr>
        <w:t>CHOICE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0F7AA177" w14:textId="77777777" w:rsidR="005600DC" w:rsidRDefault="005600DC" w:rsidP="00560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srb-Identity-r17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   SRB-Identity,</w:t>
      </w:r>
    </w:p>
    <w:p w14:paraId="6E911690" w14:textId="77777777" w:rsidR="005600DC" w:rsidRDefault="005600DC" w:rsidP="00560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drb-Identity-r17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   DRB-Identity</w:t>
      </w:r>
    </w:p>
    <w:p w14:paraId="4F1B8554" w14:textId="77777777" w:rsidR="005600DC" w:rsidRDefault="005600DC" w:rsidP="00560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}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DD6BA75" w14:textId="77777777" w:rsidR="005600DC" w:rsidRDefault="005600DC" w:rsidP="00560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sl-Egress-RLC-Channel-Uu-r17                          LogicalChannelIdentity          </w:t>
      </w:r>
      <w:r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L2RelayUE</w:t>
      </w:r>
    </w:p>
    <w:p w14:paraId="61BC1DA0" w14:textId="77777777" w:rsidR="005600DC" w:rsidRDefault="005600DC" w:rsidP="00560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sl-Egress-RLC-Channel-PC5-r17                         SL-RLC-BearerConfigIndex-r16    </w:t>
      </w:r>
      <w:r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08C97E89" w14:textId="77777777" w:rsidR="005600DC" w:rsidRDefault="005600DC" w:rsidP="00560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35080777" w14:textId="77777777" w:rsidR="005600DC" w:rsidRDefault="005600DC" w:rsidP="00560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8EA0967" w14:textId="77777777" w:rsidR="00D36BF0" w:rsidRDefault="00D36BF0" w:rsidP="00B35F91">
      <w:pPr>
        <w:spacing w:after="120"/>
        <w:jc w:val="both"/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</w:pPr>
    </w:p>
    <w:p w14:paraId="14F06A64" w14:textId="4DDD7AE2" w:rsidR="00C369CE" w:rsidRDefault="00C369CE" w:rsidP="00B35F91">
      <w:pPr>
        <w:spacing w:after="120"/>
        <w:jc w:val="both"/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Proposal 3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: </w:t>
      </w:r>
      <w:r w:rsidR="005600DC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The RB type of a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SRAP PDU </w:t>
      </w:r>
      <w:r w:rsidR="005600DC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(i.e. 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SRB or DRB</w:t>
      </w:r>
      <w:r w:rsidR="005600DC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)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is determined by relay UE, </w:t>
      </w:r>
      <w:r w:rsidR="005600DC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based on 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the CHOICE </w:t>
      </w:r>
      <w:proofErr w:type="gramStart"/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type</w:t>
      </w:r>
      <w:proofErr w:type="gramEnd"/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of </w:t>
      </w:r>
      <w:r w:rsidRPr="00601E97">
        <w:rPr>
          <w:rFonts w:ascii="Times New Roman" w:eastAsia="宋体" w:hAnsi="Times New Roman" w:cs="Times New Roman"/>
          <w:b/>
          <w:i/>
          <w:color w:val="000000" w:themeColor="text1"/>
          <w:sz w:val="20"/>
          <w:lang w:val="en-US" w:eastAsia="zh-CN"/>
        </w:rPr>
        <w:t>sl-RemoteUE-RB-Idenntify-r17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associated with </w:t>
      </w:r>
      <w:r w:rsidR="005600DC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the ingress PRC/</w:t>
      </w:r>
      <w:proofErr w:type="spellStart"/>
      <w:r w:rsidR="005600DC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Uu</w:t>
      </w:r>
      <w:proofErr w:type="spellEnd"/>
      <w:r w:rsidR="005600DC"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RLC</w:t>
      </w:r>
      <w:r w:rsidR="00471E7D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channel</w:t>
      </w:r>
      <w:r w:rsidR="005600DC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of this SRAP PDU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.</w:t>
      </w:r>
    </w:p>
    <w:p w14:paraId="57402B68" w14:textId="2091197D" w:rsidR="00471E7D" w:rsidRPr="00601E97" w:rsidRDefault="00007C6E" w:rsidP="00B35F91">
      <w:pPr>
        <w:spacing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The proposal3 can be clarified in TS 38.351 by adding one general description. </w:t>
      </w:r>
    </w:p>
    <w:bookmarkEnd w:id="3"/>
    <w:bookmarkEnd w:id="4"/>
    <w:bookmarkEnd w:id="5"/>
    <w:bookmarkEnd w:id="6"/>
    <w:p w14:paraId="2A9077C0" w14:textId="77777777" w:rsidR="00E005DF" w:rsidRDefault="00E005DF" w:rsidP="001C2DAB">
      <w:pPr>
        <w:pStyle w:val="1"/>
        <w:numPr>
          <w:ilvl w:val="0"/>
          <w:numId w:val="12"/>
        </w:numPr>
        <w:rPr>
          <w:rFonts w:ascii="Arial" w:eastAsia="MS Mincho" w:hAnsi="Arial" w:cs="Times New Roman"/>
          <w:lang w:eastAsia="zh-CN"/>
        </w:rPr>
      </w:pPr>
      <w:r w:rsidRPr="00E005DF">
        <w:rPr>
          <w:rFonts w:ascii="Arial" w:eastAsia="MS Mincho" w:hAnsi="Arial" w:cs="Times New Roman"/>
          <w:lang w:eastAsia="zh-CN"/>
        </w:rPr>
        <w:t>C</w:t>
      </w:r>
      <w:r w:rsidRPr="00E005DF">
        <w:rPr>
          <w:rFonts w:ascii="Arial" w:eastAsia="MS Mincho" w:hAnsi="Arial" w:cs="Times New Roman" w:hint="eastAsia"/>
          <w:lang w:eastAsia="zh-CN"/>
        </w:rPr>
        <w:t>onclusion</w:t>
      </w:r>
    </w:p>
    <w:p w14:paraId="7824B140" w14:textId="30A1DBD3" w:rsidR="00001A4A" w:rsidRDefault="00532E12" w:rsidP="00001A4A">
      <w:pPr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 w:rsidRPr="00C362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In t</w:t>
      </w:r>
      <w:r w:rsidR="00000376" w:rsidRPr="00C362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his contribution, we discussed</w:t>
      </w:r>
      <w:r w:rsidR="00B231D5" w:rsidRPr="00C362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C362F7" w:rsidRPr="00C362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the L2 </w:t>
      </w:r>
      <w:r w:rsidR="00A75B5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</w:t>
      </w:r>
      <w:r w:rsidR="00C362F7" w:rsidRPr="00C362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daptation layer design</w:t>
      </w:r>
      <w:r w:rsidR="00B231D5" w:rsidRPr="00C362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and </w:t>
      </w:r>
      <w:r w:rsidR="00001A4A" w:rsidRPr="00C362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have the following </w:t>
      </w:r>
      <w:r w:rsidR="001A4E82" w:rsidRPr="00C362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observation</w:t>
      </w:r>
      <w:r w:rsidR="00B231D5" w:rsidRPr="00C362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and </w:t>
      </w:r>
      <w:r w:rsidR="001A4E82" w:rsidRPr="00C362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proposal</w:t>
      </w:r>
      <w:r w:rsidRPr="00C362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:</w:t>
      </w:r>
    </w:p>
    <w:p w14:paraId="6A328863" w14:textId="77777777" w:rsidR="00B5768A" w:rsidRPr="0087407F" w:rsidRDefault="00B5768A" w:rsidP="00B5768A">
      <w:pPr>
        <w:spacing w:beforeLines="50" w:before="120" w:after="120"/>
        <w:jc w:val="both"/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Proposal 1</w:t>
      </w:r>
      <w:r w:rsidRP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: When reporting the L2 ID of remote UE</w:t>
      </w:r>
      <w:r w:rsidRPr="002544F6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</w:t>
      </w:r>
      <w:r w:rsidRP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in the SUI message, relay UE should indicate that the L2 ID is for a remote UE to requiring local ID allocation</w:t>
      </w: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.</w:t>
      </w:r>
    </w:p>
    <w:p w14:paraId="2FA73A92" w14:textId="77777777" w:rsidR="00B5768A" w:rsidRPr="003C25DF" w:rsidRDefault="00B5768A" w:rsidP="00B5768A">
      <w:pPr>
        <w:spacing w:beforeLines="50" w:before="120" w:after="120"/>
        <w:jc w:val="both"/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Proposal 2</w:t>
      </w:r>
      <w:r w:rsidRP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: RAN2 confirm that </w:t>
      </w:r>
      <w:proofErr w:type="spellStart"/>
      <w:r w:rsidRP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gNB</w:t>
      </w:r>
      <w:proofErr w:type="spellEnd"/>
      <w:r w:rsidRP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configures relay UE </w:t>
      </w: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with</w:t>
      </w:r>
      <w:r w:rsidRPr="0087407F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the mapping between remote UE’s L2 ID and remote UE’s local ID.</w:t>
      </w:r>
    </w:p>
    <w:p w14:paraId="3D7ECF80" w14:textId="77777777" w:rsidR="00B5768A" w:rsidRDefault="00B5768A" w:rsidP="00B5768A">
      <w:pPr>
        <w:spacing w:after="120"/>
        <w:jc w:val="both"/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Proposal 3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The RB type of a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SRAP PDU </w:t>
      </w: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(i.e. 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SRB or DRB</w:t>
      </w: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)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is determined by relay UE, </w:t>
      </w: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based on 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the CHOICE type of </w:t>
      </w:r>
      <w:r w:rsidRPr="00601E97">
        <w:rPr>
          <w:rFonts w:ascii="Times New Roman" w:eastAsia="宋体" w:hAnsi="Times New Roman" w:cs="Times New Roman"/>
          <w:b/>
          <w:i/>
          <w:color w:val="000000" w:themeColor="text1"/>
          <w:sz w:val="20"/>
          <w:lang w:val="en-US" w:eastAsia="zh-CN"/>
        </w:rPr>
        <w:t>sl-RemoteUE-RB-Idenntify-r17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associated with </w:t>
      </w: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the ingress PRC/</w:t>
      </w:r>
      <w:proofErr w:type="spellStart"/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Uu</w:t>
      </w:r>
      <w:proofErr w:type="spellEnd"/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RLC</w:t>
      </w:r>
      <w:r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 xml:space="preserve"> channel of this SRAP PDU</w:t>
      </w:r>
      <w:r w:rsidRPr="00C369CE">
        <w:rPr>
          <w:rFonts w:ascii="Times New Roman" w:eastAsia="宋体" w:hAnsi="Times New Roman" w:cs="Times New Roman"/>
          <w:b/>
          <w:color w:val="000000" w:themeColor="text1"/>
          <w:sz w:val="20"/>
          <w:lang w:val="en-US" w:eastAsia="zh-CN"/>
        </w:rPr>
        <w:t>.</w:t>
      </w:r>
    </w:p>
    <w:p w14:paraId="4669F68C" w14:textId="4D06B550" w:rsidR="00CF10C2" w:rsidRPr="00B5768A" w:rsidRDefault="00CF10C2" w:rsidP="00C369CE">
      <w:pPr>
        <w:spacing w:after="120"/>
        <w:jc w:val="both"/>
        <w:rPr>
          <w:rFonts w:ascii="Times New Roman" w:eastAsia="宋体" w:hAnsi="Times New Roman" w:cs="Times New Roman"/>
          <w:b/>
          <w:sz w:val="20"/>
          <w:lang w:val="en-US" w:eastAsia="zh-CN"/>
        </w:rPr>
      </w:pPr>
      <w:bookmarkStart w:id="7" w:name="_GoBack"/>
      <w:bookmarkEnd w:id="7"/>
    </w:p>
    <w:p w14:paraId="19469FA8" w14:textId="3C18BBFF" w:rsidR="006726B0" w:rsidRDefault="006726B0" w:rsidP="001C2DAB">
      <w:pPr>
        <w:pStyle w:val="1"/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t>R</w:t>
      </w:r>
      <w:r>
        <w:rPr>
          <w:rFonts w:ascii="Arial" w:eastAsiaTheme="minorEastAsia" w:hAnsi="Arial" w:cs="Times New Roman"/>
          <w:lang w:eastAsia="zh-CN"/>
        </w:rPr>
        <w:t>eference</w:t>
      </w:r>
    </w:p>
    <w:p w14:paraId="464D74E1" w14:textId="49952CC9" w:rsidR="00061BE2" w:rsidRPr="004B030B" w:rsidRDefault="00F4664B" w:rsidP="004B030B">
      <w:pPr>
        <w:pStyle w:val="afff"/>
        <w:numPr>
          <w:ilvl w:val="0"/>
          <w:numId w:val="13"/>
        </w:numPr>
        <w:ind w:firstLineChars="0"/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R</w:t>
      </w:r>
      <w:r w:rsidR="002F0D92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P-212819</w:t>
      </w: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, “</w:t>
      </w:r>
      <w:r w:rsidR="002F0D92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revised</w:t>
      </w:r>
      <w:r w:rsidRPr="00802E91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WID on NR </w:t>
      </w:r>
      <w:proofErr w:type="spellStart"/>
      <w:r w:rsidRPr="00802E91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Sidelink</w:t>
      </w:r>
      <w:proofErr w:type="spellEnd"/>
      <w:r w:rsidRPr="00802E91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Relay</w:t>
      </w: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”, </w:t>
      </w:r>
      <w:r w:rsidR="002F0D92"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>OPPO, CMCC, Dec</w:t>
      </w:r>
      <w:r>
        <w:rPr>
          <w:rFonts w:ascii="Times New Roman" w:eastAsia="宋体" w:hAnsi="Times New Roman" w:cs="Times New Roman" w:hint="eastAsia"/>
          <w:color w:val="000000" w:themeColor="text1"/>
          <w:szCs w:val="22"/>
          <w:lang w:val="en-US" w:eastAsia="zh-CN"/>
        </w:rPr>
        <w:t>,</w:t>
      </w:r>
      <w:r>
        <w:rPr>
          <w:rFonts w:ascii="Times New Roman" w:eastAsia="宋体" w:hAnsi="Times New Roman" w:cs="Times New Roman"/>
          <w:color w:val="000000" w:themeColor="text1"/>
          <w:szCs w:val="22"/>
          <w:lang w:val="en-US" w:eastAsia="zh-CN"/>
        </w:rPr>
        <w:t xml:space="preserve"> 2021.</w:t>
      </w:r>
    </w:p>
    <w:sectPr w:rsidR="00061BE2" w:rsidRPr="004B030B" w:rsidSect="006915AD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D911F" w14:textId="77777777" w:rsidR="001000E9" w:rsidRDefault="001000E9">
      <w:r>
        <w:separator/>
      </w:r>
    </w:p>
  </w:endnote>
  <w:endnote w:type="continuationSeparator" w:id="0">
    <w:p w14:paraId="16F439D8" w14:textId="77777777" w:rsidR="001000E9" w:rsidRDefault="00100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CB55BD" w:rsidRDefault="00CB55BD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B5768A">
      <w:t>2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B5768A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2586A" w14:textId="77777777" w:rsidR="001000E9" w:rsidRDefault="001000E9">
      <w:r>
        <w:separator/>
      </w:r>
    </w:p>
  </w:footnote>
  <w:footnote w:type="continuationSeparator" w:id="0">
    <w:p w14:paraId="4975F8D1" w14:textId="77777777" w:rsidR="001000E9" w:rsidRDefault="00100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15D37D69"/>
    <w:multiLevelType w:val="hybridMultilevel"/>
    <w:tmpl w:val="FF0652A2"/>
    <w:lvl w:ilvl="0" w:tplc="BA4A58A6">
      <w:start w:val="1"/>
      <w:numFmt w:val="lowerLetter"/>
      <w:pStyle w:val="2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945717"/>
    <w:multiLevelType w:val="hybridMultilevel"/>
    <w:tmpl w:val="A5C8849C"/>
    <w:lvl w:ilvl="0" w:tplc="9BDAA7D2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4A875C9"/>
    <w:multiLevelType w:val="multilevel"/>
    <w:tmpl w:val="FD0C64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041" w:hanging="113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47A59D7"/>
    <w:multiLevelType w:val="hybridMultilevel"/>
    <w:tmpl w:val="987685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0" w15:restartNumberingAfterBreak="0">
    <w:nsid w:val="55073C8A"/>
    <w:multiLevelType w:val="hybridMultilevel"/>
    <w:tmpl w:val="5F189FC2"/>
    <w:lvl w:ilvl="0" w:tplc="9BDAA7D2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2" w15:restartNumberingAfterBreak="0">
    <w:nsid w:val="5DB40F53"/>
    <w:multiLevelType w:val="hybridMultilevel"/>
    <w:tmpl w:val="502C05D8"/>
    <w:lvl w:ilvl="0" w:tplc="08090001">
      <w:start w:val="1"/>
      <w:numFmt w:val="bullet"/>
      <w:lvlText w:val=""/>
      <w:lvlJc w:val="left"/>
      <w:pPr>
        <w:ind w:left="591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1" w:hanging="420"/>
      </w:pPr>
      <w:rPr>
        <w:rFonts w:ascii="Wingdings" w:hAnsi="Wingdings" w:hint="default"/>
      </w:rPr>
    </w:lvl>
  </w:abstractNum>
  <w:abstractNum w:abstractNumId="13" w15:restartNumberingAfterBreak="0">
    <w:nsid w:val="5DE31930"/>
    <w:multiLevelType w:val="hybridMultilevel"/>
    <w:tmpl w:val="54C209E8"/>
    <w:lvl w:ilvl="0" w:tplc="D4321B0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2CE36DF"/>
    <w:multiLevelType w:val="hybridMultilevel"/>
    <w:tmpl w:val="DC2AB94C"/>
    <w:lvl w:ilvl="0" w:tplc="9BDAA7D2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3BB0FD4"/>
    <w:multiLevelType w:val="hybridMultilevel"/>
    <w:tmpl w:val="2AAA08F2"/>
    <w:lvl w:ilvl="0" w:tplc="688EA776">
      <w:start w:val="1"/>
      <w:numFmt w:val="decimal"/>
      <w:lvlText w:val="[%1]"/>
      <w:lvlJc w:val="left"/>
      <w:pPr>
        <w:ind w:left="420" w:hanging="420"/>
      </w:pPr>
      <w:rPr>
        <w:color w:val="000000" w:themeColor="text1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65D1614"/>
    <w:multiLevelType w:val="hybridMultilevel"/>
    <w:tmpl w:val="FE70D4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20" w15:restartNumberingAfterBreak="0">
    <w:nsid w:val="7C366BA6"/>
    <w:multiLevelType w:val="hybridMultilevel"/>
    <w:tmpl w:val="FE70D4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2043EC"/>
    <w:multiLevelType w:val="hybridMultilevel"/>
    <w:tmpl w:val="D2E4328A"/>
    <w:lvl w:ilvl="0" w:tplc="9BDAA7D2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6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18"/>
  </w:num>
  <w:num w:numId="9">
    <w:abstractNumId w:val="11"/>
  </w:num>
  <w:num w:numId="10">
    <w:abstractNumId w:val="5"/>
  </w:num>
  <w:num w:numId="11">
    <w:abstractNumId w:val="9"/>
  </w:num>
  <w:num w:numId="1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17"/>
  </w:num>
  <w:num w:numId="19">
    <w:abstractNumId w:val="4"/>
  </w:num>
  <w:num w:numId="20">
    <w:abstractNumId w:val="14"/>
  </w:num>
  <w:num w:numId="21">
    <w:abstractNumId w:val="21"/>
  </w:num>
  <w:num w:numId="22">
    <w:abstractNumId w:val="10"/>
  </w:num>
  <w:num w:numId="23">
    <w:abstractNumId w:val="3"/>
  </w:num>
  <w:num w:numId="24">
    <w:abstractNumId w:val="3"/>
  </w:num>
  <w:num w:numId="25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376"/>
    <w:rsid w:val="00000617"/>
    <w:rsid w:val="0000068E"/>
    <w:rsid w:val="0000073B"/>
    <w:rsid w:val="000008C5"/>
    <w:rsid w:val="000009EA"/>
    <w:rsid w:val="00000BE9"/>
    <w:rsid w:val="00000DB3"/>
    <w:rsid w:val="000012E4"/>
    <w:rsid w:val="0000152D"/>
    <w:rsid w:val="000015E3"/>
    <w:rsid w:val="0000175C"/>
    <w:rsid w:val="00001940"/>
    <w:rsid w:val="00001A4A"/>
    <w:rsid w:val="00001D48"/>
    <w:rsid w:val="0000205D"/>
    <w:rsid w:val="00002343"/>
    <w:rsid w:val="00002794"/>
    <w:rsid w:val="000027BF"/>
    <w:rsid w:val="000028EA"/>
    <w:rsid w:val="00002A68"/>
    <w:rsid w:val="00002E64"/>
    <w:rsid w:val="00003005"/>
    <w:rsid w:val="00003027"/>
    <w:rsid w:val="00003206"/>
    <w:rsid w:val="00003225"/>
    <w:rsid w:val="00003457"/>
    <w:rsid w:val="000037DB"/>
    <w:rsid w:val="000039F5"/>
    <w:rsid w:val="00003A82"/>
    <w:rsid w:val="00003E90"/>
    <w:rsid w:val="00003F50"/>
    <w:rsid w:val="00003F61"/>
    <w:rsid w:val="00003FCF"/>
    <w:rsid w:val="0000415C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C6E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B39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A9E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E6D"/>
    <w:rsid w:val="00023F00"/>
    <w:rsid w:val="00023F5A"/>
    <w:rsid w:val="00024133"/>
    <w:rsid w:val="00024237"/>
    <w:rsid w:val="00024A88"/>
    <w:rsid w:val="00024DBF"/>
    <w:rsid w:val="00024E31"/>
    <w:rsid w:val="00024ECC"/>
    <w:rsid w:val="00024FF5"/>
    <w:rsid w:val="00025434"/>
    <w:rsid w:val="000254FD"/>
    <w:rsid w:val="0002596E"/>
    <w:rsid w:val="00025B45"/>
    <w:rsid w:val="00025B4E"/>
    <w:rsid w:val="00025B97"/>
    <w:rsid w:val="00025BD0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2E2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68D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37D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A1E"/>
    <w:rsid w:val="00043BBA"/>
    <w:rsid w:val="00043BC5"/>
    <w:rsid w:val="00043D48"/>
    <w:rsid w:val="00043F6B"/>
    <w:rsid w:val="000441CA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7988"/>
    <w:rsid w:val="00047A2D"/>
    <w:rsid w:val="00047A86"/>
    <w:rsid w:val="00047E5A"/>
    <w:rsid w:val="00047F7C"/>
    <w:rsid w:val="000507A5"/>
    <w:rsid w:val="000508FE"/>
    <w:rsid w:val="00050D6A"/>
    <w:rsid w:val="00050E44"/>
    <w:rsid w:val="000510F3"/>
    <w:rsid w:val="0005162A"/>
    <w:rsid w:val="00051631"/>
    <w:rsid w:val="00051BB3"/>
    <w:rsid w:val="00051C9E"/>
    <w:rsid w:val="00051DF3"/>
    <w:rsid w:val="00051E12"/>
    <w:rsid w:val="00051F26"/>
    <w:rsid w:val="0005209B"/>
    <w:rsid w:val="000520E4"/>
    <w:rsid w:val="000523B0"/>
    <w:rsid w:val="00052632"/>
    <w:rsid w:val="00052DEF"/>
    <w:rsid w:val="00052E5B"/>
    <w:rsid w:val="00052F71"/>
    <w:rsid w:val="00053162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235"/>
    <w:rsid w:val="00056390"/>
    <w:rsid w:val="0005649A"/>
    <w:rsid w:val="000564DB"/>
    <w:rsid w:val="00056527"/>
    <w:rsid w:val="0005690B"/>
    <w:rsid w:val="00056BF3"/>
    <w:rsid w:val="000570A7"/>
    <w:rsid w:val="000571A7"/>
    <w:rsid w:val="00057380"/>
    <w:rsid w:val="0005741F"/>
    <w:rsid w:val="00057482"/>
    <w:rsid w:val="0005757F"/>
    <w:rsid w:val="00057620"/>
    <w:rsid w:val="00057DAA"/>
    <w:rsid w:val="00057E8A"/>
    <w:rsid w:val="00057F83"/>
    <w:rsid w:val="000601FE"/>
    <w:rsid w:val="00060229"/>
    <w:rsid w:val="000605DD"/>
    <w:rsid w:val="00060752"/>
    <w:rsid w:val="00060831"/>
    <w:rsid w:val="00060868"/>
    <w:rsid w:val="000608AD"/>
    <w:rsid w:val="000608F4"/>
    <w:rsid w:val="00060A53"/>
    <w:rsid w:val="00060CDF"/>
    <w:rsid w:val="00060DC5"/>
    <w:rsid w:val="00060F7D"/>
    <w:rsid w:val="00060FC3"/>
    <w:rsid w:val="0006104D"/>
    <w:rsid w:val="00061096"/>
    <w:rsid w:val="000611E5"/>
    <w:rsid w:val="00061383"/>
    <w:rsid w:val="000613B0"/>
    <w:rsid w:val="000613BE"/>
    <w:rsid w:val="00061423"/>
    <w:rsid w:val="000616AB"/>
    <w:rsid w:val="00061A1B"/>
    <w:rsid w:val="00061BE2"/>
    <w:rsid w:val="00061C69"/>
    <w:rsid w:val="00061D50"/>
    <w:rsid w:val="00061E0A"/>
    <w:rsid w:val="00061F40"/>
    <w:rsid w:val="00062035"/>
    <w:rsid w:val="000621BF"/>
    <w:rsid w:val="000622D3"/>
    <w:rsid w:val="000626BB"/>
    <w:rsid w:val="00062A3B"/>
    <w:rsid w:val="00062C26"/>
    <w:rsid w:val="00063303"/>
    <w:rsid w:val="00063660"/>
    <w:rsid w:val="00063E5A"/>
    <w:rsid w:val="00063E7B"/>
    <w:rsid w:val="00063EB6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2C1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AF9"/>
    <w:rsid w:val="00067B99"/>
    <w:rsid w:val="0007000C"/>
    <w:rsid w:val="00070131"/>
    <w:rsid w:val="0007035E"/>
    <w:rsid w:val="000704CF"/>
    <w:rsid w:val="00070F92"/>
    <w:rsid w:val="0007109B"/>
    <w:rsid w:val="000711EB"/>
    <w:rsid w:val="000712AF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274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E92"/>
    <w:rsid w:val="00075EA3"/>
    <w:rsid w:val="000761CF"/>
    <w:rsid w:val="0007653D"/>
    <w:rsid w:val="00076667"/>
    <w:rsid w:val="000767B8"/>
    <w:rsid w:val="000769E4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C0D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D0"/>
    <w:rsid w:val="00083842"/>
    <w:rsid w:val="0008391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ABC"/>
    <w:rsid w:val="00084B53"/>
    <w:rsid w:val="00084BC6"/>
    <w:rsid w:val="00084BF3"/>
    <w:rsid w:val="00084ED5"/>
    <w:rsid w:val="00084F0C"/>
    <w:rsid w:val="0008526C"/>
    <w:rsid w:val="00085830"/>
    <w:rsid w:val="00085BDE"/>
    <w:rsid w:val="00085C22"/>
    <w:rsid w:val="000860E4"/>
    <w:rsid w:val="0008654B"/>
    <w:rsid w:val="00086984"/>
    <w:rsid w:val="000870A0"/>
    <w:rsid w:val="0008710E"/>
    <w:rsid w:val="000871FF"/>
    <w:rsid w:val="00087410"/>
    <w:rsid w:val="0008742F"/>
    <w:rsid w:val="000874F8"/>
    <w:rsid w:val="000878E8"/>
    <w:rsid w:val="0008796C"/>
    <w:rsid w:val="00087B1B"/>
    <w:rsid w:val="00087E8C"/>
    <w:rsid w:val="00087F83"/>
    <w:rsid w:val="00090302"/>
    <w:rsid w:val="00090429"/>
    <w:rsid w:val="00090454"/>
    <w:rsid w:val="0009068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291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1BE"/>
    <w:rsid w:val="00094347"/>
    <w:rsid w:val="000949B0"/>
    <w:rsid w:val="00094A5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21F"/>
    <w:rsid w:val="000A0882"/>
    <w:rsid w:val="000A099A"/>
    <w:rsid w:val="000A0C54"/>
    <w:rsid w:val="000A1299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8B6"/>
    <w:rsid w:val="000A3DD2"/>
    <w:rsid w:val="000A3DD7"/>
    <w:rsid w:val="000A43A7"/>
    <w:rsid w:val="000A4802"/>
    <w:rsid w:val="000A48DF"/>
    <w:rsid w:val="000A4B55"/>
    <w:rsid w:val="000A4D56"/>
    <w:rsid w:val="000A531E"/>
    <w:rsid w:val="000A54B9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264"/>
    <w:rsid w:val="000B2430"/>
    <w:rsid w:val="000B2559"/>
    <w:rsid w:val="000B29E7"/>
    <w:rsid w:val="000B2B33"/>
    <w:rsid w:val="000B2BFF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6E"/>
    <w:rsid w:val="000B3C8B"/>
    <w:rsid w:val="000B3CFB"/>
    <w:rsid w:val="000B3D24"/>
    <w:rsid w:val="000B3F33"/>
    <w:rsid w:val="000B40E6"/>
    <w:rsid w:val="000B418E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100"/>
    <w:rsid w:val="000B7253"/>
    <w:rsid w:val="000B754D"/>
    <w:rsid w:val="000B7DB2"/>
    <w:rsid w:val="000B7E3A"/>
    <w:rsid w:val="000B7E71"/>
    <w:rsid w:val="000C043C"/>
    <w:rsid w:val="000C0AFB"/>
    <w:rsid w:val="000C0DD9"/>
    <w:rsid w:val="000C0F8C"/>
    <w:rsid w:val="000C1092"/>
    <w:rsid w:val="000C10A2"/>
    <w:rsid w:val="000C1128"/>
    <w:rsid w:val="000C1144"/>
    <w:rsid w:val="000C123C"/>
    <w:rsid w:val="000C16AA"/>
    <w:rsid w:val="000C1778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0A8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6C7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085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0A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0C"/>
    <w:rsid w:val="000E2D54"/>
    <w:rsid w:val="000E2F17"/>
    <w:rsid w:val="000E301C"/>
    <w:rsid w:val="000E3389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5083"/>
    <w:rsid w:val="000E5107"/>
    <w:rsid w:val="000E54CE"/>
    <w:rsid w:val="000E54FD"/>
    <w:rsid w:val="000E5B49"/>
    <w:rsid w:val="000E5E3A"/>
    <w:rsid w:val="000E5F48"/>
    <w:rsid w:val="000E61EC"/>
    <w:rsid w:val="000E6590"/>
    <w:rsid w:val="000E6692"/>
    <w:rsid w:val="000E6834"/>
    <w:rsid w:val="000E6B7B"/>
    <w:rsid w:val="000E6CEB"/>
    <w:rsid w:val="000E6FC7"/>
    <w:rsid w:val="000E7364"/>
    <w:rsid w:val="000E7394"/>
    <w:rsid w:val="000E770B"/>
    <w:rsid w:val="000E7C85"/>
    <w:rsid w:val="000E7DD5"/>
    <w:rsid w:val="000F0157"/>
    <w:rsid w:val="000F025B"/>
    <w:rsid w:val="000F03B2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44B"/>
    <w:rsid w:val="000F4697"/>
    <w:rsid w:val="000F49C2"/>
    <w:rsid w:val="000F4B74"/>
    <w:rsid w:val="000F524F"/>
    <w:rsid w:val="000F55CD"/>
    <w:rsid w:val="000F5627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88"/>
    <w:rsid w:val="000F7DA7"/>
    <w:rsid w:val="0010009C"/>
    <w:rsid w:val="001000E9"/>
    <w:rsid w:val="00100151"/>
    <w:rsid w:val="001001CD"/>
    <w:rsid w:val="0010043D"/>
    <w:rsid w:val="0010058B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2DCA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A2E"/>
    <w:rsid w:val="00104F28"/>
    <w:rsid w:val="0010525A"/>
    <w:rsid w:val="001055B0"/>
    <w:rsid w:val="0010570C"/>
    <w:rsid w:val="00105B19"/>
    <w:rsid w:val="00105C21"/>
    <w:rsid w:val="0010648E"/>
    <w:rsid w:val="00106512"/>
    <w:rsid w:val="00106973"/>
    <w:rsid w:val="00106B79"/>
    <w:rsid w:val="00107115"/>
    <w:rsid w:val="001072D7"/>
    <w:rsid w:val="00107354"/>
    <w:rsid w:val="001076C6"/>
    <w:rsid w:val="001076E6"/>
    <w:rsid w:val="0010772C"/>
    <w:rsid w:val="0010772E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3D8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8D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509A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136"/>
    <w:rsid w:val="0013129E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3FCF"/>
    <w:rsid w:val="00134103"/>
    <w:rsid w:val="00134545"/>
    <w:rsid w:val="0013488E"/>
    <w:rsid w:val="00134B1F"/>
    <w:rsid w:val="00134CFC"/>
    <w:rsid w:val="00134F86"/>
    <w:rsid w:val="0013506E"/>
    <w:rsid w:val="00135159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196"/>
    <w:rsid w:val="00140203"/>
    <w:rsid w:val="001402D9"/>
    <w:rsid w:val="001404A7"/>
    <w:rsid w:val="00140513"/>
    <w:rsid w:val="00140704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672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D47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31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562B"/>
    <w:rsid w:val="0015568D"/>
    <w:rsid w:val="0015587D"/>
    <w:rsid w:val="00155B37"/>
    <w:rsid w:val="00155DA3"/>
    <w:rsid w:val="00156315"/>
    <w:rsid w:val="001565D2"/>
    <w:rsid w:val="0015677C"/>
    <w:rsid w:val="00156B68"/>
    <w:rsid w:val="00156D23"/>
    <w:rsid w:val="00156E3B"/>
    <w:rsid w:val="00156E98"/>
    <w:rsid w:val="0015714A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0A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3EC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5FFA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346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A9B"/>
    <w:rsid w:val="00172220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13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EC8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2FD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246"/>
    <w:rsid w:val="0018337A"/>
    <w:rsid w:val="001838C3"/>
    <w:rsid w:val="00183DD4"/>
    <w:rsid w:val="001841D3"/>
    <w:rsid w:val="0018435B"/>
    <w:rsid w:val="0018438F"/>
    <w:rsid w:val="00184454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21B"/>
    <w:rsid w:val="001855C4"/>
    <w:rsid w:val="001855F8"/>
    <w:rsid w:val="00185A3D"/>
    <w:rsid w:val="00185A63"/>
    <w:rsid w:val="00185AFB"/>
    <w:rsid w:val="00185B56"/>
    <w:rsid w:val="00185E05"/>
    <w:rsid w:val="0018613A"/>
    <w:rsid w:val="001866FD"/>
    <w:rsid w:val="00186852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647"/>
    <w:rsid w:val="00190713"/>
    <w:rsid w:val="00190960"/>
    <w:rsid w:val="00190BFC"/>
    <w:rsid w:val="00190C7D"/>
    <w:rsid w:val="00190D60"/>
    <w:rsid w:val="00190DA1"/>
    <w:rsid w:val="00190F89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46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79C"/>
    <w:rsid w:val="001959BF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372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92"/>
    <w:rsid w:val="001A1DA4"/>
    <w:rsid w:val="001A22F2"/>
    <w:rsid w:val="001A2382"/>
    <w:rsid w:val="001A275E"/>
    <w:rsid w:val="001A2B01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8B5"/>
    <w:rsid w:val="001A498D"/>
    <w:rsid w:val="001A4AD0"/>
    <w:rsid w:val="001A4C0C"/>
    <w:rsid w:val="001A4C63"/>
    <w:rsid w:val="001A4D1D"/>
    <w:rsid w:val="001A4E82"/>
    <w:rsid w:val="001A4FFD"/>
    <w:rsid w:val="001A53B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8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941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7B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390"/>
    <w:rsid w:val="001C165B"/>
    <w:rsid w:val="001C170D"/>
    <w:rsid w:val="001C1920"/>
    <w:rsid w:val="001C1982"/>
    <w:rsid w:val="001C24D8"/>
    <w:rsid w:val="001C2560"/>
    <w:rsid w:val="001C25BC"/>
    <w:rsid w:val="001C2621"/>
    <w:rsid w:val="001C28DE"/>
    <w:rsid w:val="001C293F"/>
    <w:rsid w:val="001C2B93"/>
    <w:rsid w:val="001C2DAB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18F"/>
    <w:rsid w:val="001C66CC"/>
    <w:rsid w:val="001C6DB6"/>
    <w:rsid w:val="001C6DF7"/>
    <w:rsid w:val="001C7D88"/>
    <w:rsid w:val="001C7F3E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D15"/>
    <w:rsid w:val="001D1EAA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390"/>
    <w:rsid w:val="001E03B5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7C"/>
    <w:rsid w:val="001E4EF9"/>
    <w:rsid w:val="001E50E0"/>
    <w:rsid w:val="001E50E2"/>
    <w:rsid w:val="001E5475"/>
    <w:rsid w:val="001E56A4"/>
    <w:rsid w:val="001E5A45"/>
    <w:rsid w:val="001E5C04"/>
    <w:rsid w:val="001E5C0D"/>
    <w:rsid w:val="001E5E17"/>
    <w:rsid w:val="001E5FFC"/>
    <w:rsid w:val="001E6243"/>
    <w:rsid w:val="001E6394"/>
    <w:rsid w:val="001E656C"/>
    <w:rsid w:val="001E6587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BB"/>
    <w:rsid w:val="001F14E3"/>
    <w:rsid w:val="001F15F4"/>
    <w:rsid w:val="001F181B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3279"/>
    <w:rsid w:val="001F33B5"/>
    <w:rsid w:val="001F34E9"/>
    <w:rsid w:val="001F3648"/>
    <w:rsid w:val="001F3C46"/>
    <w:rsid w:val="001F3FD4"/>
    <w:rsid w:val="001F423D"/>
    <w:rsid w:val="001F433D"/>
    <w:rsid w:val="001F47A5"/>
    <w:rsid w:val="001F489E"/>
    <w:rsid w:val="001F4DD4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7F"/>
    <w:rsid w:val="001F7CF2"/>
    <w:rsid w:val="001F7E1D"/>
    <w:rsid w:val="002003D3"/>
    <w:rsid w:val="002005AE"/>
    <w:rsid w:val="002005D0"/>
    <w:rsid w:val="002005E0"/>
    <w:rsid w:val="0020067C"/>
    <w:rsid w:val="0020084F"/>
    <w:rsid w:val="00200876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2400"/>
    <w:rsid w:val="00203036"/>
    <w:rsid w:val="00203163"/>
    <w:rsid w:val="0020319F"/>
    <w:rsid w:val="0020333E"/>
    <w:rsid w:val="00203454"/>
    <w:rsid w:val="0020362B"/>
    <w:rsid w:val="0020377A"/>
    <w:rsid w:val="00203F48"/>
    <w:rsid w:val="002045F6"/>
    <w:rsid w:val="0020476C"/>
    <w:rsid w:val="00204AE9"/>
    <w:rsid w:val="00204C98"/>
    <w:rsid w:val="00204F72"/>
    <w:rsid w:val="00205180"/>
    <w:rsid w:val="00205504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106"/>
    <w:rsid w:val="00207177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4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234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6FA8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B2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33A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B8C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07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3EC"/>
    <w:rsid w:val="00237542"/>
    <w:rsid w:val="0023779D"/>
    <w:rsid w:val="00237A6F"/>
    <w:rsid w:val="00237AAE"/>
    <w:rsid w:val="00237B08"/>
    <w:rsid w:val="00237BBF"/>
    <w:rsid w:val="00237BFC"/>
    <w:rsid w:val="00237DA7"/>
    <w:rsid w:val="00237E86"/>
    <w:rsid w:val="00240036"/>
    <w:rsid w:val="002405A2"/>
    <w:rsid w:val="002405D2"/>
    <w:rsid w:val="002406AF"/>
    <w:rsid w:val="00240769"/>
    <w:rsid w:val="00240C21"/>
    <w:rsid w:val="00240FD4"/>
    <w:rsid w:val="002410E5"/>
    <w:rsid w:val="002410E7"/>
    <w:rsid w:val="0024141D"/>
    <w:rsid w:val="0024149B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8B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3CC8"/>
    <w:rsid w:val="002544F6"/>
    <w:rsid w:val="00254838"/>
    <w:rsid w:val="00254B28"/>
    <w:rsid w:val="002550A1"/>
    <w:rsid w:val="002552F2"/>
    <w:rsid w:val="0025533B"/>
    <w:rsid w:val="00255382"/>
    <w:rsid w:val="0025565E"/>
    <w:rsid w:val="00255777"/>
    <w:rsid w:val="00255782"/>
    <w:rsid w:val="00255B2E"/>
    <w:rsid w:val="00255BE9"/>
    <w:rsid w:val="00255C0A"/>
    <w:rsid w:val="00256094"/>
    <w:rsid w:val="002561ED"/>
    <w:rsid w:val="002568AE"/>
    <w:rsid w:val="00256AB8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6B8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08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066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12"/>
    <w:rsid w:val="002700C1"/>
    <w:rsid w:val="00270290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8FC"/>
    <w:rsid w:val="00273A3B"/>
    <w:rsid w:val="00273C0B"/>
    <w:rsid w:val="00273EED"/>
    <w:rsid w:val="002743A7"/>
    <w:rsid w:val="002746CF"/>
    <w:rsid w:val="00274781"/>
    <w:rsid w:val="00274C4A"/>
    <w:rsid w:val="00274D6D"/>
    <w:rsid w:val="00274E67"/>
    <w:rsid w:val="00274E9C"/>
    <w:rsid w:val="00274F10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5F05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4C5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10E"/>
    <w:rsid w:val="002852AD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7E7"/>
    <w:rsid w:val="00293995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8D0"/>
    <w:rsid w:val="002A2A91"/>
    <w:rsid w:val="002A2E59"/>
    <w:rsid w:val="002A2FC1"/>
    <w:rsid w:val="002A32A0"/>
    <w:rsid w:val="002A3941"/>
    <w:rsid w:val="002A39B8"/>
    <w:rsid w:val="002A3A71"/>
    <w:rsid w:val="002A3D78"/>
    <w:rsid w:val="002A43A2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426"/>
    <w:rsid w:val="002B1518"/>
    <w:rsid w:val="002B16FD"/>
    <w:rsid w:val="002B1887"/>
    <w:rsid w:val="002B190F"/>
    <w:rsid w:val="002B191E"/>
    <w:rsid w:val="002B1DD5"/>
    <w:rsid w:val="002B2228"/>
    <w:rsid w:val="002B2243"/>
    <w:rsid w:val="002B2320"/>
    <w:rsid w:val="002B29AF"/>
    <w:rsid w:val="002B2C60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6B0"/>
    <w:rsid w:val="002C0892"/>
    <w:rsid w:val="002C0EFD"/>
    <w:rsid w:val="002C1390"/>
    <w:rsid w:val="002C14A7"/>
    <w:rsid w:val="002C185E"/>
    <w:rsid w:val="002C18B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2A35"/>
    <w:rsid w:val="002C32DE"/>
    <w:rsid w:val="002C342D"/>
    <w:rsid w:val="002C34B8"/>
    <w:rsid w:val="002C3D13"/>
    <w:rsid w:val="002C3DDE"/>
    <w:rsid w:val="002C414B"/>
    <w:rsid w:val="002C41D9"/>
    <w:rsid w:val="002C437F"/>
    <w:rsid w:val="002C4ACD"/>
    <w:rsid w:val="002C4D5C"/>
    <w:rsid w:val="002C4FFB"/>
    <w:rsid w:val="002C50CD"/>
    <w:rsid w:val="002C516C"/>
    <w:rsid w:val="002C55A1"/>
    <w:rsid w:val="002C5803"/>
    <w:rsid w:val="002C58A5"/>
    <w:rsid w:val="002C5A1E"/>
    <w:rsid w:val="002C6264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4EA"/>
    <w:rsid w:val="002D2650"/>
    <w:rsid w:val="002D2A12"/>
    <w:rsid w:val="002D2AA1"/>
    <w:rsid w:val="002D3011"/>
    <w:rsid w:val="002D32AD"/>
    <w:rsid w:val="002D38B5"/>
    <w:rsid w:val="002D39E3"/>
    <w:rsid w:val="002D3F66"/>
    <w:rsid w:val="002D404E"/>
    <w:rsid w:val="002D4126"/>
    <w:rsid w:val="002D4910"/>
    <w:rsid w:val="002D4B06"/>
    <w:rsid w:val="002D51F9"/>
    <w:rsid w:val="002D54F2"/>
    <w:rsid w:val="002D5508"/>
    <w:rsid w:val="002D5724"/>
    <w:rsid w:val="002D59A6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326"/>
    <w:rsid w:val="002E2820"/>
    <w:rsid w:val="002E2C02"/>
    <w:rsid w:val="002E2C5D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A06"/>
    <w:rsid w:val="002E5DFF"/>
    <w:rsid w:val="002E5EC7"/>
    <w:rsid w:val="002E6261"/>
    <w:rsid w:val="002E67CD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65D"/>
    <w:rsid w:val="002F07BB"/>
    <w:rsid w:val="002F0813"/>
    <w:rsid w:val="002F0B47"/>
    <w:rsid w:val="002F0C59"/>
    <w:rsid w:val="002F0D92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2B54"/>
    <w:rsid w:val="002F35AA"/>
    <w:rsid w:val="002F3E3E"/>
    <w:rsid w:val="002F3EDD"/>
    <w:rsid w:val="002F4220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7D3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1E7"/>
    <w:rsid w:val="003025D4"/>
    <w:rsid w:val="0030264F"/>
    <w:rsid w:val="00302D6F"/>
    <w:rsid w:val="00302D96"/>
    <w:rsid w:val="00302D97"/>
    <w:rsid w:val="00302DF4"/>
    <w:rsid w:val="00303212"/>
    <w:rsid w:val="00303217"/>
    <w:rsid w:val="0030366F"/>
    <w:rsid w:val="00303BA4"/>
    <w:rsid w:val="00303CAA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6C6"/>
    <w:rsid w:val="00306A4A"/>
    <w:rsid w:val="00306C6F"/>
    <w:rsid w:val="00307165"/>
    <w:rsid w:val="00307170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1B7"/>
    <w:rsid w:val="00313403"/>
    <w:rsid w:val="00313432"/>
    <w:rsid w:val="003137E0"/>
    <w:rsid w:val="00313964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34E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432"/>
    <w:rsid w:val="0031649E"/>
    <w:rsid w:val="00316BEA"/>
    <w:rsid w:val="00316D4A"/>
    <w:rsid w:val="00316F56"/>
    <w:rsid w:val="00316FAD"/>
    <w:rsid w:val="0031707D"/>
    <w:rsid w:val="003170BB"/>
    <w:rsid w:val="0031710B"/>
    <w:rsid w:val="0031717A"/>
    <w:rsid w:val="00317188"/>
    <w:rsid w:val="003173C8"/>
    <w:rsid w:val="00317442"/>
    <w:rsid w:val="0031745B"/>
    <w:rsid w:val="0031748B"/>
    <w:rsid w:val="003174D0"/>
    <w:rsid w:val="0031782C"/>
    <w:rsid w:val="00317888"/>
    <w:rsid w:val="00317BF6"/>
    <w:rsid w:val="00317C09"/>
    <w:rsid w:val="00320260"/>
    <w:rsid w:val="00320379"/>
    <w:rsid w:val="00320615"/>
    <w:rsid w:val="003207B6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50"/>
    <w:rsid w:val="003228C5"/>
    <w:rsid w:val="003228DC"/>
    <w:rsid w:val="00322B02"/>
    <w:rsid w:val="00322C39"/>
    <w:rsid w:val="003232BE"/>
    <w:rsid w:val="003233BF"/>
    <w:rsid w:val="00323B0E"/>
    <w:rsid w:val="00323C7A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907"/>
    <w:rsid w:val="00325AAE"/>
    <w:rsid w:val="00325C87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6F1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6239"/>
    <w:rsid w:val="00346426"/>
    <w:rsid w:val="003466AB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1BE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5ED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62D"/>
    <w:rsid w:val="00366719"/>
    <w:rsid w:val="003667CA"/>
    <w:rsid w:val="00366BCE"/>
    <w:rsid w:val="00366E76"/>
    <w:rsid w:val="0036748D"/>
    <w:rsid w:val="003674D6"/>
    <w:rsid w:val="0036780D"/>
    <w:rsid w:val="00367B3E"/>
    <w:rsid w:val="00367BE5"/>
    <w:rsid w:val="00367E91"/>
    <w:rsid w:val="003701C3"/>
    <w:rsid w:val="00370381"/>
    <w:rsid w:val="003703FC"/>
    <w:rsid w:val="00370636"/>
    <w:rsid w:val="003706A1"/>
    <w:rsid w:val="00370820"/>
    <w:rsid w:val="00370B68"/>
    <w:rsid w:val="00370C4D"/>
    <w:rsid w:val="00370D6D"/>
    <w:rsid w:val="003712CF"/>
    <w:rsid w:val="0037140A"/>
    <w:rsid w:val="003716D6"/>
    <w:rsid w:val="003718D7"/>
    <w:rsid w:val="003718E0"/>
    <w:rsid w:val="003718EA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41"/>
    <w:rsid w:val="003732B4"/>
    <w:rsid w:val="0037349E"/>
    <w:rsid w:val="003735AE"/>
    <w:rsid w:val="00373623"/>
    <w:rsid w:val="0037366B"/>
    <w:rsid w:val="003736ED"/>
    <w:rsid w:val="0037398A"/>
    <w:rsid w:val="0037427C"/>
    <w:rsid w:val="003744A0"/>
    <w:rsid w:val="00374646"/>
    <w:rsid w:val="0037479C"/>
    <w:rsid w:val="003748F9"/>
    <w:rsid w:val="00374AAD"/>
    <w:rsid w:val="00374C32"/>
    <w:rsid w:val="0037505C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43A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9AD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3B4D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985"/>
    <w:rsid w:val="00387A6C"/>
    <w:rsid w:val="00387DA6"/>
    <w:rsid w:val="00387EB3"/>
    <w:rsid w:val="00390078"/>
    <w:rsid w:val="00390198"/>
    <w:rsid w:val="003909FC"/>
    <w:rsid w:val="00390AAC"/>
    <w:rsid w:val="00390C1B"/>
    <w:rsid w:val="00390EDA"/>
    <w:rsid w:val="00390EF7"/>
    <w:rsid w:val="00391118"/>
    <w:rsid w:val="0039129F"/>
    <w:rsid w:val="003912C5"/>
    <w:rsid w:val="00391548"/>
    <w:rsid w:val="00391732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A4B"/>
    <w:rsid w:val="003975AB"/>
    <w:rsid w:val="00397D43"/>
    <w:rsid w:val="003A008A"/>
    <w:rsid w:val="003A0285"/>
    <w:rsid w:val="003A06C7"/>
    <w:rsid w:val="003A09FD"/>
    <w:rsid w:val="003A0AB9"/>
    <w:rsid w:val="003A0C90"/>
    <w:rsid w:val="003A11CA"/>
    <w:rsid w:val="003A1446"/>
    <w:rsid w:val="003A14B7"/>
    <w:rsid w:val="003A24AB"/>
    <w:rsid w:val="003A28D2"/>
    <w:rsid w:val="003A2D23"/>
    <w:rsid w:val="003A33CE"/>
    <w:rsid w:val="003A3871"/>
    <w:rsid w:val="003A3994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5EFB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E94"/>
    <w:rsid w:val="003B2178"/>
    <w:rsid w:val="003B233F"/>
    <w:rsid w:val="003B23EE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A58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B41"/>
    <w:rsid w:val="003C1ED6"/>
    <w:rsid w:val="003C1F2B"/>
    <w:rsid w:val="003C2011"/>
    <w:rsid w:val="003C2142"/>
    <w:rsid w:val="003C25DF"/>
    <w:rsid w:val="003C2B22"/>
    <w:rsid w:val="003C2B94"/>
    <w:rsid w:val="003C2C3E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74E"/>
    <w:rsid w:val="003C47EA"/>
    <w:rsid w:val="003C4D26"/>
    <w:rsid w:val="003C4E04"/>
    <w:rsid w:val="003C502B"/>
    <w:rsid w:val="003C58AD"/>
    <w:rsid w:val="003C5E65"/>
    <w:rsid w:val="003C5FBE"/>
    <w:rsid w:val="003C616A"/>
    <w:rsid w:val="003C6243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DAA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12D"/>
    <w:rsid w:val="003D555E"/>
    <w:rsid w:val="003D596D"/>
    <w:rsid w:val="003D5D8B"/>
    <w:rsid w:val="003D5DCB"/>
    <w:rsid w:val="003D5EBC"/>
    <w:rsid w:val="003D61D9"/>
    <w:rsid w:val="003D64DC"/>
    <w:rsid w:val="003D654B"/>
    <w:rsid w:val="003D6706"/>
    <w:rsid w:val="003D67B9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19"/>
    <w:rsid w:val="003D7E71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19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086"/>
    <w:rsid w:val="003E5850"/>
    <w:rsid w:val="003E5965"/>
    <w:rsid w:val="003E5A37"/>
    <w:rsid w:val="003E5A38"/>
    <w:rsid w:val="003E5BE8"/>
    <w:rsid w:val="003E5CE7"/>
    <w:rsid w:val="003E6002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E2A"/>
    <w:rsid w:val="003F0F26"/>
    <w:rsid w:val="003F1231"/>
    <w:rsid w:val="003F135E"/>
    <w:rsid w:val="003F140D"/>
    <w:rsid w:val="003F1463"/>
    <w:rsid w:val="003F1488"/>
    <w:rsid w:val="003F15FC"/>
    <w:rsid w:val="003F1767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9AE"/>
    <w:rsid w:val="003F3D87"/>
    <w:rsid w:val="003F3E53"/>
    <w:rsid w:val="003F3EA8"/>
    <w:rsid w:val="003F4017"/>
    <w:rsid w:val="003F4127"/>
    <w:rsid w:val="003F44B8"/>
    <w:rsid w:val="003F481A"/>
    <w:rsid w:val="003F48C9"/>
    <w:rsid w:val="003F4AC9"/>
    <w:rsid w:val="003F4B6D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2B0"/>
    <w:rsid w:val="0040234A"/>
    <w:rsid w:val="004024FB"/>
    <w:rsid w:val="0040273B"/>
    <w:rsid w:val="00402A98"/>
    <w:rsid w:val="00402BB9"/>
    <w:rsid w:val="00402D3F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41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A86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09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3DFD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A2B"/>
    <w:rsid w:val="00426A4B"/>
    <w:rsid w:val="00427594"/>
    <w:rsid w:val="004275FC"/>
    <w:rsid w:val="00427AC7"/>
    <w:rsid w:val="00427B9C"/>
    <w:rsid w:val="00427CD2"/>
    <w:rsid w:val="00427F60"/>
    <w:rsid w:val="0043052D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37B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49D"/>
    <w:rsid w:val="004346DF"/>
    <w:rsid w:val="00434796"/>
    <w:rsid w:val="00434899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108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7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828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70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1ECF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125"/>
    <w:rsid w:val="0045628B"/>
    <w:rsid w:val="0045636E"/>
    <w:rsid w:val="004567A8"/>
    <w:rsid w:val="0045684C"/>
    <w:rsid w:val="00456A7D"/>
    <w:rsid w:val="00456D72"/>
    <w:rsid w:val="004570FD"/>
    <w:rsid w:val="00457186"/>
    <w:rsid w:val="004571CD"/>
    <w:rsid w:val="00457570"/>
    <w:rsid w:val="00457585"/>
    <w:rsid w:val="004575CE"/>
    <w:rsid w:val="004577AF"/>
    <w:rsid w:val="004577B3"/>
    <w:rsid w:val="0045791C"/>
    <w:rsid w:val="00457A1C"/>
    <w:rsid w:val="00457B01"/>
    <w:rsid w:val="00457B2C"/>
    <w:rsid w:val="00457C7F"/>
    <w:rsid w:val="00460586"/>
    <w:rsid w:val="0046064A"/>
    <w:rsid w:val="0046072B"/>
    <w:rsid w:val="0046098E"/>
    <w:rsid w:val="00460AA7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90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C58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1E7D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543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796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78"/>
    <w:rsid w:val="00492FFC"/>
    <w:rsid w:val="004933D6"/>
    <w:rsid w:val="0049342C"/>
    <w:rsid w:val="00493830"/>
    <w:rsid w:val="004938DF"/>
    <w:rsid w:val="00493A11"/>
    <w:rsid w:val="00493C01"/>
    <w:rsid w:val="004940AB"/>
    <w:rsid w:val="004942C6"/>
    <w:rsid w:val="00494325"/>
    <w:rsid w:val="004943E4"/>
    <w:rsid w:val="00494612"/>
    <w:rsid w:val="00494913"/>
    <w:rsid w:val="00494FA6"/>
    <w:rsid w:val="00495973"/>
    <w:rsid w:val="00495ACD"/>
    <w:rsid w:val="00495CF6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E9"/>
    <w:rsid w:val="004A0421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F1C"/>
    <w:rsid w:val="004A1F6C"/>
    <w:rsid w:val="004A205A"/>
    <w:rsid w:val="004A2066"/>
    <w:rsid w:val="004A28D4"/>
    <w:rsid w:val="004A2E1F"/>
    <w:rsid w:val="004A2EF8"/>
    <w:rsid w:val="004A2F94"/>
    <w:rsid w:val="004A2FCC"/>
    <w:rsid w:val="004A3677"/>
    <w:rsid w:val="004A3CEC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651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A7E95"/>
    <w:rsid w:val="004B0081"/>
    <w:rsid w:val="004B030B"/>
    <w:rsid w:val="004B051A"/>
    <w:rsid w:val="004B0565"/>
    <w:rsid w:val="004B0662"/>
    <w:rsid w:val="004B0D8D"/>
    <w:rsid w:val="004B1162"/>
    <w:rsid w:val="004B1180"/>
    <w:rsid w:val="004B1649"/>
    <w:rsid w:val="004B1684"/>
    <w:rsid w:val="004B17C0"/>
    <w:rsid w:val="004B19EB"/>
    <w:rsid w:val="004B2351"/>
    <w:rsid w:val="004B2363"/>
    <w:rsid w:val="004B247F"/>
    <w:rsid w:val="004B2506"/>
    <w:rsid w:val="004B2719"/>
    <w:rsid w:val="004B2790"/>
    <w:rsid w:val="004B2834"/>
    <w:rsid w:val="004B2859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5DB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199"/>
    <w:rsid w:val="004B632A"/>
    <w:rsid w:val="004B6334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233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49D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B77"/>
    <w:rsid w:val="004D1BC7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626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28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1A1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4E2"/>
    <w:rsid w:val="004F053D"/>
    <w:rsid w:val="004F0724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31E"/>
    <w:rsid w:val="004F45CF"/>
    <w:rsid w:val="004F4690"/>
    <w:rsid w:val="004F475C"/>
    <w:rsid w:val="004F4925"/>
    <w:rsid w:val="004F49AD"/>
    <w:rsid w:val="004F4A33"/>
    <w:rsid w:val="004F4BA8"/>
    <w:rsid w:val="004F5B94"/>
    <w:rsid w:val="004F5CBE"/>
    <w:rsid w:val="004F64FF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7DF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100C"/>
    <w:rsid w:val="00511091"/>
    <w:rsid w:val="00511144"/>
    <w:rsid w:val="005111B4"/>
    <w:rsid w:val="005112B1"/>
    <w:rsid w:val="00511446"/>
    <w:rsid w:val="005114ED"/>
    <w:rsid w:val="00511ACA"/>
    <w:rsid w:val="00511D14"/>
    <w:rsid w:val="00511D78"/>
    <w:rsid w:val="005120B5"/>
    <w:rsid w:val="005121F4"/>
    <w:rsid w:val="00512289"/>
    <w:rsid w:val="0051235E"/>
    <w:rsid w:val="0051241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C8D"/>
    <w:rsid w:val="00514CA2"/>
    <w:rsid w:val="00514E5E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19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0E22"/>
    <w:rsid w:val="00521664"/>
    <w:rsid w:val="0052173C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868"/>
    <w:rsid w:val="00526A45"/>
    <w:rsid w:val="00526C8C"/>
    <w:rsid w:val="00526CA0"/>
    <w:rsid w:val="005276EE"/>
    <w:rsid w:val="005276F5"/>
    <w:rsid w:val="0052770D"/>
    <w:rsid w:val="005278E8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843"/>
    <w:rsid w:val="00531850"/>
    <w:rsid w:val="00531A0B"/>
    <w:rsid w:val="00531AFE"/>
    <w:rsid w:val="00531C46"/>
    <w:rsid w:val="00531C59"/>
    <w:rsid w:val="00531CD9"/>
    <w:rsid w:val="00531D4A"/>
    <w:rsid w:val="00531DEC"/>
    <w:rsid w:val="00531ED8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529"/>
    <w:rsid w:val="005337F0"/>
    <w:rsid w:val="005338C2"/>
    <w:rsid w:val="00533BCD"/>
    <w:rsid w:val="005340E0"/>
    <w:rsid w:val="005343C7"/>
    <w:rsid w:val="00534BF1"/>
    <w:rsid w:val="00534CA2"/>
    <w:rsid w:val="00534D4B"/>
    <w:rsid w:val="00534ECA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12A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B8F"/>
    <w:rsid w:val="00541C25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7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73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2A0"/>
    <w:rsid w:val="005554DB"/>
    <w:rsid w:val="0055685D"/>
    <w:rsid w:val="005568B8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0DC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223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F8E"/>
    <w:rsid w:val="005664BF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1B3"/>
    <w:rsid w:val="005762CC"/>
    <w:rsid w:val="00576502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77F22"/>
    <w:rsid w:val="00580104"/>
    <w:rsid w:val="00580141"/>
    <w:rsid w:val="005802A2"/>
    <w:rsid w:val="00580407"/>
    <w:rsid w:val="00580B6A"/>
    <w:rsid w:val="00580EA7"/>
    <w:rsid w:val="00580F49"/>
    <w:rsid w:val="00581127"/>
    <w:rsid w:val="005812B7"/>
    <w:rsid w:val="00581310"/>
    <w:rsid w:val="0058144D"/>
    <w:rsid w:val="005815F5"/>
    <w:rsid w:val="00581758"/>
    <w:rsid w:val="005819DC"/>
    <w:rsid w:val="00581A75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944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C2A"/>
    <w:rsid w:val="00585DDD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73"/>
    <w:rsid w:val="00587E9A"/>
    <w:rsid w:val="00590590"/>
    <w:rsid w:val="0059080C"/>
    <w:rsid w:val="0059094B"/>
    <w:rsid w:val="00590954"/>
    <w:rsid w:val="00590995"/>
    <w:rsid w:val="00590AF0"/>
    <w:rsid w:val="00590DCC"/>
    <w:rsid w:val="0059157B"/>
    <w:rsid w:val="005916A4"/>
    <w:rsid w:val="00591931"/>
    <w:rsid w:val="005919B6"/>
    <w:rsid w:val="00591A8C"/>
    <w:rsid w:val="00592018"/>
    <w:rsid w:val="005922CF"/>
    <w:rsid w:val="005922E3"/>
    <w:rsid w:val="00592688"/>
    <w:rsid w:val="005928F3"/>
    <w:rsid w:val="00592A51"/>
    <w:rsid w:val="00592A88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64A"/>
    <w:rsid w:val="00595743"/>
    <w:rsid w:val="00595754"/>
    <w:rsid w:val="00595A93"/>
    <w:rsid w:val="00595CCF"/>
    <w:rsid w:val="00595EB2"/>
    <w:rsid w:val="0059614F"/>
    <w:rsid w:val="0059638D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718"/>
    <w:rsid w:val="005A385E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10"/>
    <w:rsid w:val="005B04FA"/>
    <w:rsid w:val="005B06FB"/>
    <w:rsid w:val="005B075A"/>
    <w:rsid w:val="005B0EA2"/>
    <w:rsid w:val="005B101D"/>
    <w:rsid w:val="005B15CA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238"/>
    <w:rsid w:val="005B33B3"/>
    <w:rsid w:val="005B3410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AE8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1D9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6F04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D4"/>
    <w:rsid w:val="005D16C9"/>
    <w:rsid w:val="005D19CD"/>
    <w:rsid w:val="005D1CD4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8F1"/>
    <w:rsid w:val="005D6A1F"/>
    <w:rsid w:val="005D6A53"/>
    <w:rsid w:val="005D6ADC"/>
    <w:rsid w:val="005D6C9B"/>
    <w:rsid w:val="005D6EE6"/>
    <w:rsid w:val="005D723E"/>
    <w:rsid w:val="005D74AE"/>
    <w:rsid w:val="005D7527"/>
    <w:rsid w:val="005D7606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990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67A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017"/>
    <w:rsid w:val="005F40A6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0C3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3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0E9"/>
    <w:rsid w:val="0060110A"/>
    <w:rsid w:val="00601258"/>
    <w:rsid w:val="006014E5"/>
    <w:rsid w:val="006019BF"/>
    <w:rsid w:val="00601C63"/>
    <w:rsid w:val="00601D5D"/>
    <w:rsid w:val="00601E97"/>
    <w:rsid w:val="00601EBC"/>
    <w:rsid w:val="00601F6F"/>
    <w:rsid w:val="006020B9"/>
    <w:rsid w:val="0060259F"/>
    <w:rsid w:val="00602AAB"/>
    <w:rsid w:val="00602D72"/>
    <w:rsid w:val="0060335E"/>
    <w:rsid w:val="006033F1"/>
    <w:rsid w:val="0060344D"/>
    <w:rsid w:val="0060360B"/>
    <w:rsid w:val="006036EC"/>
    <w:rsid w:val="006038CF"/>
    <w:rsid w:val="00603C69"/>
    <w:rsid w:val="00603CAF"/>
    <w:rsid w:val="00603E1F"/>
    <w:rsid w:val="006041BC"/>
    <w:rsid w:val="006049B0"/>
    <w:rsid w:val="00604BFF"/>
    <w:rsid w:val="006050F8"/>
    <w:rsid w:val="00605326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43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184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857"/>
    <w:rsid w:val="006218AC"/>
    <w:rsid w:val="006218F5"/>
    <w:rsid w:val="00621A19"/>
    <w:rsid w:val="00621A9E"/>
    <w:rsid w:val="00621B85"/>
    <w:rsid w:val="00621B96"/>
    <w:rsid w:val="00621BA8"/>
    <w:rsid w:val="00621BE4"/>
    <w:rsid w:val="00622027"/>
    <w:rsid w:val="006222AB"/>
    <w:rsid w:val="006222B4"/>
    <w:rsid w:val="0062292D"/>
    <w:rsid w:val="00622B6D"/>
    <w:rsid w:val="00622E2E"/>
    <w:rsid w:val="00622ECF"/>
    <w:rsid w:val="00622F13"/>
    <w:rsid w:val="0062364B"/>
    <w:rsid w:val="006238EC"/>
    <w:rsid w:val="00623C12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B4E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4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4B2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B6D"/>
    <w:rsid w:val="00645D00"/>
    <w:rsid w:val="00645D50"/>
    <w:rsid w:val="006464A5"/>
    <w:rsid w:val="0064651D"/>
    <w:rsid w:val="00646745"/>
    <w:rsid w:val="00646B8C"/>
    <w:rsid w:val="00646C2C"/>
    <w:rsid w:val="00647117"/>
    <w:rsid w:val="00647459"/>
    <w:rsid w:val="00647667"/>
    <w:rsid w:val="00647800"/>
    <w:rsid w:val="006478C7"/>
    <w:rsid w:val="00647C18"/>
    <w:rsid w:val="0065021F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49B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519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1FE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602"/>
    <w:rsid w:val="00670876"/>
    <w:rsid w:val="00670B7C"/>
    <w:rsid w:val="00670DD1"/>
    <w:rsid w:val="00670EAA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6B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B1E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EE9"/>
    <w:rsid w:val="00682222"/>
    <w:rsid w:val="00682E14"/>
    <w:rsid w:val="00683573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0E2"/>
    <w:rsid w:val="0068731E"/>
    <w:rsid w:val="006879A3"/>
    <w:rsid w:val="00687C40"/>
    <w:rsid w:val="00687F28"/>
    <w:rsid w:val="00687F6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A20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6BD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97CDC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32B"/>
    <w:rsid w:val="006A3F91"/>
    <w:rsid w:val="006A42C2"/>
    <w:rsid w:val="006A4953"/>
    <w:rsid w:val="006A4BC4"/>
    <w:rsid w:val="006A5368"/>
    <w:rsid w:val="006A54A2"/>
    <w:rsid w:val="006A5778"/>
    <w:rsid w:val="006A5A23"/>
    <w:rsid w:val="006A5C01"/>
    <w:rsid w:val="006A6668"/>
    <w:rsid w:val="006A69B0"/>
    <w:rsid w:val="006A6B04"/>
    <w:rsid w:val="006A6CE9"/>
    <w:rsid w:val="006A6D97"/>
    <w:rsid w:val="006A6E16"/>
    <w:rsid w:val="006A70DA"/>
    <w:rsid w:val="006A71F6"/>
    <w:rsid w:val="006A7508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60"/>
    <w:rsid w:val="006B16E7"/>
    <w:rsid w:val="006B16F8"/>
    <w:rsid w:val="006B1884"/>
    <w:rsid w:val="006B1D02"/>
    <w:rsid w:val="006B1F4B"/>
    <w:rsid w:val="006B2167"/>
    <w:rsid w:val="006B22E1"/>
    <w:rsid w:val="006B2419"/>
    <w:rsid w:val="006B2694"/>
    <w:rsid w:val="006B2B02"/>
    <w:rsid w:val="006B2B68"/>
    <w:rsid w:val="006B2FEA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655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6F6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B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B47"/>
    <w:rsid w:val="006D6DD5"/>
    <w:rsid w:val="006D7034"/>
    <w:rsid w:val="006D70B2"/>
    <w:rsid w:val="006D7257"/>
    <w:rsid w:val="006D75B4"/>
    <w:rsid w:val="006D7643"/>
    <w:rsid w:val="006D7D0B"/>
    <w:rsid w:val="006D7DBD"/>
    <w:rsid w:val="006D7F64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69C"/>
    <w:rsid w:val="006E1854"/>
    <w:rsid w:val="006E1859"/>
    <w:rsid w:val="006E192F"/>
    <w:rsid w:val="006E199E"/>
    <w:rsid w:val="006E1A32"/>
    <w:rsid w:val="006E1E37"/>
    <w:rsid w:val="006E1EEC"/>
    <w:rsid w:val="006E208E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76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6A4"/>
    <w:rsid w:val="006E6735"/>
    <w:rsid w:val="006E68DC"/>
    <w:rsid w:val="006E6AC9"/>
    <w:rsid w:val="006E6BF2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1DF5"/>
    <w:rsid w:val="006F2123"/>
    <w:rsid w:val="006F2274"/>
    <w:rsid w:val="006F2477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920"/>
    <w:rsid w:val="006F6ABE"/>
    <w:rsid w:val="006F6B80"/>
    <w:rsid w:val="006F6EDB"/>
    <w:rsid w:val="006F72EF"/>
    <w:rsid w:val="006F736D"/>
    <w:rsid w:val="006F744B"/>
    <w:rsid w:val="006F7750"/>
    <w:rsid w:val="006F7A71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55"/>
    <w:rsid w:val="007035A9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092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911"/>
    <w:rsid w:val="00711B9D"/>
    <w:rsid w:val="00711C08"/>
    <w:rsid w:val="00711EBB"/>
    <w:rsid w:val="0071241E"/>
    <w:rsid w:val="007124CF"/>
    <w:rsid w:val="007128B8"/>
    <w:rsid w:val="00712981"/>
    <w:rsid w:val="00712BAA"/>
    <w:rsid w:val="00712DD9"/>
    <w:rsid w:val="00712E72"/>
    <w:rsid w:val="00712F5A"/>
    <w:rsid w:val="00713071"/>
    <w:rsid w:val="00713488"/>
    <w:rsid w:val="00713C30"/>
    <w:rsid w:val="00714271"/>
    <w:rsid w:val="00714411"/>
    <w:rsid w:val="007144A3"/>
    <w:rsid w:val="0071460B"/>
    <w:rsid w:val="007148B1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2"/>
    <w:rsid w:val="0072456D"/>
    <w:rsid w:val="0072472A"/>
    <w:rsid w:val="00724837"/>
    <w:rsid w:val="007249D3"/>
    <w:rsid w:val="00724D6D"/>
    <w:rsid w:val="00724E4F"/>
    <w:rsid w:val="0072524A"/>
    <w:rsid w:val="007254D1"/>
    <w:rsid w:val="0072562E"/>
    <w:rsid w:val="0072563A"/>
    <w:rsid w:val="00725733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D6C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90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B94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66"/>
    <w:rsid w:val="00743BA5"/>
    <w:rsid w:val="00743DE4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1B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0FF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D7F"/>
    <w:rsid w:val="00762E04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43FB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7F8"/>
    <w:rsid w:val="00766BFD"/>
    <w:rsid w:val="00766FAF"/>
    <w:rsid w:val="00767080"/>
    <w:rsid w:val="0076732D"/>
    <w:rsid w:val="00767642"/>
    <w:rsid w:val="007677FE"/>
    <w:rsid w:val="007678B4"/>
    <w:rsid w:val="00767CA7"/>
    <w:rsid w:val="00767E1F"/>
    <w:rsid w:val="007700E9"/>
    <w:rsid w:val="00770170"/>
    <w:rsid w:val="0077048B"/>
    <w:rsid w:val="00770490"/>
    <w:rsid w:val="007704E7"/>
    <w:rsid w:val="007706CF"/>
    <w:rsid w:val="007707FE"/>
    <w:rsid w:val="007708AB"/>
    <w:rsid w:val="00770910"/>
    <w:rsid w:val="007709BC"/>
    <w:rsid w:val="007709EB"/>
    <w:rsid w:val="00770A47"/>
    <w:rsid w:val="00770D40"/>
    <w:rsid w:val="0077104E"/>
    <w:rsid w:val="0077124E"/>
    <w:rsid w:val="00771319"/>
    <w:rsid w:val="007713A4"/>
    <w:rsid w:val="0077145D"/>
    <w:rsid w:val="007715FC"/>
    <w:rsid w:val="007718DF"/>
    <w:rsid w:val="00772200"/>
    <w:rsid w:val="007722D1"/>
    <w:rsid w:val="00772D9D"/>
    <w:rsid w:val="00772DB3"/>
    <w:rsid w:val="00772DF0"/>
    <w:rsid w:val="00773630"/>
    <w:rsid w:val="007737EB"/>
    <w:rsid w:val="0077392A"/>
    <w:rsid w:val="00774029"/>
    <w:rsid w:val="00774080"/>
    <w:rsid w:val="00774164"/>
    <w:rsid w:val="0077427F"/>
    <w:rsid w:val="007742BE"/>
    <w:rsid w:val="00774435"/>
    <w:rsid w:val="0077472F"/>
    <w:rsid w:val="00774865"/>
    <w:rsid w:val="00774A99"/>
    <w:rsid w:val="00774BC0"/>
    <w:rsid w:val="00774C7F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9C2"/>
    <w:rsid w:val="00776B74"/>
    <w:rsid w:val="00776C03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3FC"/>
    <w:rsid w:val="007934FF"/>
    <w:rsid w:val="00793591"/>
    <w:rsid w:val="0079373A"/>
    <w:rsid w:val="00793908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14"/>
    <w:rsid w:val="00794AA2"/>
    <w:rsid w:val="00794E7F"/>
    <w:rsid w:val="00795445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EDC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C66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60CB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CB5"/>
    <w:rsid w:val="007C7FF8"/>
    <w:rsid w:val="007D0175"/>
    <w:rsid w:val="007D022E"/>
    <w:rsid w:val="007D032C"/>
    <w:rsid w:val="007D0ACB"/>
    <w:rsid w:val="007D113F"/>
    <w:rsid w:val="007D12A0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B78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15D"/>
    <w:rsid w:val="007D57A7"/>
    <w:rsid w:val="007D5933"/>
    <w:rsid w:val="007D5BB7"/>
    <w:rsid w:val="007D5FF8"/>
    <w:rsid w:val="007D6177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1E87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E10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40D"/>
    <w:rsid w:val="007F741C"/>
    <w:rsid w:val="007F7483"/>
    <w:rsid w:val="007F749D"/>
    <w:rsid w:val="007F7502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71E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D50"/>
    <w:rsid w:val="00802E91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7DB"/>
    <w:rsid w:val="0080691F"/>
    <w:rsid w:val="00806A75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1344"/>
    <w:rsid w:val="008113AB"/>
    <w:rsid w:val="00811552"/>
    <w:rsid w:val="00811879"/>
    <w:rsid w:val="008118CA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BDC"/>
    <w:rsid w:val="00812D58"/>
    <w:rsid w:val="00812FDD"/>
    <w:rsid w:val="0081359A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14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4D31"/>
    <w:rsid w:val="00825223"/>
    <w:rsid w:val="0082540D"/>
    <w:rsid w:val="0082546D"/>
    <w:rsid w:val="00825CB5"/>
    <w:rsid w:val="0082603F"/>
    <w:rsid w:val="00826208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32D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360"/>
    <w:rsid w:val="0086470C"/>
    <w:rsid w:val="00864790"/>
    <w:rsid w:val="008649C7"/>
    <w:rsid w:val="00864B07"/>
    <w:rsid w:val="00864C13"/>
    <w:rsid w:val="00864D23"/>
    <w:rsid w:val="0086534C"/>
    <w:rsid w:val="00865679"/>
    <w:rsid w:val="0086599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67FB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07F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7F5"/>
    <w:rsid w:val="00877BA7"/>
    <w:rsid w:val="00877BEB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015"/>
    <w:rsid w:val="008827F1"/>
    <w:rsid w:val="00882A81"/>
    <w:rsid w:val="00882BB8"/>
    <w:rsid w:val="00882CBB"/>
    <w:rsid w:val="00882F8F"/>
    <w:rsid w:val="00882FE9"/>
    <w:rsid w:val="00883863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90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53C"/>
    <w:rsid w:val="0089482E"/>
    <w:rsid w:val="00894C29"/>
    <w:rsid w:val="00894F7E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29"/>
    <w:rsid w:val="008A0700"/>
    <w:rsid w:val="008A084C"/>
    <w:rsid w:val="008A086A"/>
    <w:rsid w:val="008A0E63"/>
    <w:rsid w:val="008A1121"/>
    <w:rsid w:val="008A1226"/>
    <w:rsid w:val="008A14DC"/>
    <w:rsid w:val="008A1A30"/>
    <w:rsid w:val="008A1B5D"/>
    <w:rsid w:val="008A1CCE"/>
    <w:rsid w:val="008A1E0B"/>
    <w:rsid w:val="008A1E88"/>
    <w:rsid w:val="008A1EBE"/>
    <w:rsid w:val="008A1F19"/>
    <w:rsid w:val="008A2128"/>
    <w:rsid w:val="008A2200"/>
    <w:rsid w:val="008A2233"/>
    <w:rsid w:val="008A22A0"/>
    <w:rsid w:val="008A2A2E"/>
    <w:rsid w:val="008A2F53"/>
    <w:rsid w:val="008A30DD"/>
    <w:rsid w:val="008A3664"/>
    <w:rsid w:val="008A3F2E"/>
    <w:rsid w:val="008A3F7C"/>
    <w:rsid w:val="008A41DF"/>
    <w:rsid w:val="008A436A"/>
    <w:rsid w:val="008A44E5"/>
    <w:rsid w:val="008A47CC"/>
    <w:rsid w:val="008A4853"/>
    <w:rsid w:val="008A4995"/>
    <w:rsid w:val="008A4A80"/>
    <w:rsid w:val="008A4AB9"/>
    <w:rsid w:val="008A4C27"/>
    <w:rsid w:val="008A4E7F"/>
    <w:rsid w:val="008A509A"/>
    <w:rsid w:val="008A52C3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BA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C31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417"/>
    <w:rsid w:val="008B2872"/>
    <w:rsid w:val="008B2AD9"/>
    <w:rsid w:val="008B2BF4"/>
    <w:rsid w:val="008B31A9"/>
    <w:rsid w:val="008B3612"/>
    <w:rsid w:val="008B37F2"/>
    <w:rsid w:val="008B3A81"/>
    <w:rsid w:val="008B3D55"/>
    <w:rsid w:val="008B3E95"/>
    <w:rsid w:val="008B3F90"/>
    <w:rsid w:val="008B40FF"/>
    <w:rsid w:val="008B4121"/>
    <w:rsid w:val="008B467B"/>
    <w:rsid w:val="008B47CE"/>
    <w:rsid w:val="008B4841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D89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044"/>
    <w:rsid w:val="008C6176"/>
    <w:rsid w:val="008C64D6"/>
    <w:rsid w:val="008C68ED"/>
    <w:rsid w:val="008C6A65"/>
    <w:rsid w:val="008C6A7E"/>
    <w:rsid w:val="008C6AF7"/>
    <w:rsid w:val="008C74DB"/>
    <w:rsid w:val="008C758B"/>
    <w:rsid w:val="008C759E"/>
    <w:rsid w:val="008C75D7"/>
    <w:rsid w:val="008C7A76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03C"/>
    <w:rsid w:val="008D4188"/>
    <w:rsid w:val="008D431D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862"/>
    <w:rsid w:val="008D6AEB"/>
    <w:rsid w:val="008D6C33"/>
    <w:rsid w:val="008D6CE6"/>
    <w:rsid w:val="008D726F"/>
    <w:rsid w:val="008D7334"/>
    <w:rsid w:val="008D746A"/>
    <w:rsid w:val="008D7613"/>
    <w:rsid w:val="008D7E0E"/>
    <w:rsid w:val="008E0029"/>
    <w:rsid w:val="008E0620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36F"/>
    <w:rsid w:val="008E66B9"/>
    <w:rsid w:val="008E6832"/>
    <w:rsid w:val="008E6B46"/>
    <w:rsid w:val="008E6D9E"/>
    <w:rsid w:val="008E70E9"/>
    <w:rsid w:val="008E76AB"/>
    <w:rsid w:val="008F027E"/>
    <w:rsid w:val="008F0A8B"/>
    <w:rsid w:val="008F0BAD"/>
    <w:rsid w:val="008F0C6D"/>
    <w:rsid w:val="008F0F7E"/>
    <w:rsid w:val="008F131B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748"/>
    <w:rsid w:val="008F2B18"/>
    <w:rsid w:val="008F30DA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1C5F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3D24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233"/>
    <w:rsid w:val="009074F2"/>
    <w:rsid w:val="009074FD"/>
    <w:rsid w:val="00907899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2D8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A5C"/>
    <w:rsid w:val="00913BA9"/>
    <w:rsid w:val="00913C23"/>
    <w:rsid w:val="00913C30"/>
    <w:rsid w:val="00913E91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361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81"/>
    <w:rsid w:val="00922ED7"/>
    <w:rsid w:val="0092314E"/>
    <w:rsid w:val="00923365"/>
    <w:rsid w:val="009236B8"/>
    <w:rsid w:val="009237F3"/>
    <w:rsid w:val="009239BB"/>
    <w:rsid w:val="00923B5A"/>
    <w:rsid w:val="00923F9F"/>
    <w:rsid w:val="0092435E"/>
    <w:rsid w:val="00924489"/>
    <w:rsid w:val="009246A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07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97E"/>
    <w:rsid w:val="00932CC7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1D9"/>
    <w:rsid w:val="0093654D"/>
    <w:rsid w:val="0093670A"/>
    <w:rsid w:val="009367F4"/>
    <w:rsid w:val="00936AD5"/>
    <w:rsid w:val="00936C9E"/>
    <w:rsid w:val="00936D5E"/>
    <w:rsid w:val="00936F16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37FD4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67C"/>
    <w:rsid w:val="0094275A"/>
    <w:rsid w:val="00942BA5"/>
    <w:rsid w:val="00942FDE"/>
    <w:rsid w:val="009431AD"/>
    <w:rsid w:val="009431F3"/>
    <w:rsid w:val="00943973"/>
    <w:rsid w:val="00943A53"/>
    <w:rsid w:val="00943DB6"/>
    <w:rsid w:val="00943E5F"/>
    <w:rsid w:val="00943F19"/>
    <w:rsid w:val="009441FD"/>
    <w:rsid w:val="009445F6"/>
    <w:rsid w:val="009446A8"/>
    <w:rsid w:val="00944B17"/>
    <w:rsid w:val="00944EA5"/>
    <w:rsid w:val="00944FFD"/>
    <w:rsid w:val="0094529B"/>
    <w:rsid w:val="009452B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93"/>
    <w:rsid w:val="00950137"/>
    <w:rsid w:val="009502F5"/>
    <w:rsid w:val="009502F8"/>
    <w:rsid w:val="009507E5"/>
    <w:rsid w:val="0095091D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68"/>
    <w:rsid w:val="00951571"/>
    <w:rsid w:val="0095170A"/>
    <w:rsid w:val="00951B1F"/>
    <w:rsid w:val="00951BC5"/>
    <w:rsid w:val="00951E00"/>
    <w:rsid w:val="00951FDA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9E1"/>
    <w:rsid w:val="00953C51"/>
    <w:rsid w:val="0095414B"/>
    <w:rsid w:val="009546C7"/>
    <w:rsid w:val="00954748"/>
    <w:rsid w:val="009549A8"/>
    <w:rsid w:val="00954A16"/>
    <w:rsid w:val="00954B22"/>
    <w:rsid w:val="00954BDF"/>
    <w:rsid w:val="00954F6E"/>
    <w:rsid w:val="00954F85"/>
    <w:rsid w:val="009552D9"/>
    <w:rsid w:val="0095556C"/>
    <w:rsid w:val="009559E5"/>
    <w:rsid w:val="00955B6D"/>
    <w:rsid w:val="00955E17"/>
    <w:rsid w:val="00955EC7"/>
    <w:rsid w:val="00955EF9"/>
    <w:rsid w:val="00956730"/>
    <w:rsid w:val="009568A6"/>
    <w:rsid w:val="009568DF"/>
    <w:rsid w:val="00956CBF"/>
    <w:rsid w:val="00956E30"/>
    <w:rsid w:val="009570D9"/>
    <w:rsid w:val="0095711E"/>
    <w:rsid w:val="00957339"/>
    <w:rsid w:val="00957747"/>
    <w:rsid w:val="00957768"/>
    <w:rsid w:val="009579EA"/>
    <w:rsid w:val="00957C58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30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5F"/>
    <w:rsid w:val="00962B62"/>
    <w:rsid w:val="00962C08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41D"/>
    <w:rsid w:val="0097647D"/>
    <w:rsid w:val="00976563"/>
    <w:rsid w:val="00976748"/>
    <w:rsid w:val="0097680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72E"/>
    <w:rsid w:val="0098196D"/>
    <w:rsid w:val="00981F3E"/>
    <w:rsid w:val="00981F9E"/>
    <w:rsid w:val="009820C8"/>
    <w:rsid w:val="009823CC"/>
    <w:rsid w:val="00982612"/>
    <w:rsid w:val="00982655"/>
    <w:rsid w:val="009828A9"/>
    <w:rsid w:val="00982939"/>
    <w:rsid w:val="009829EE"/>
    <w:rsid w:val="00982AC3"/>
    <w:rsid w:val="00982B90"/>
    <w:rsid w:val="00982BAD"/>
    <w:rsid w:val="00982D0B"/>
    <w:rsid w:val="0098324B"/>
    <w:rsid w:val="00983360"/>
    <w:rsid w:val="0098352C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1D1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DD1"/>
    <w:rsid w:val="00991079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B2C"/>
    <w:rsid w:val="00994CC4"/>
    <w:rsid w:val="00994E57"/>
    <w:rsid w:val="009953DA"/>
    <w:rsid w:val="009953DB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430"/>
    <w:rsid w:val="009A25A3"/>
    <w:rsid w:val="009A25FE"/>
    <w:rsid w:val="009A2800"/>
    <w:rsid w:val="009A2BC2"/>
    <w:rsid w:val="009A2ED0"/>
    <w:rsid w:val="009A33C5"/>
    <w:rsid w:val="009A38B8"/>
    <w:rsid w:val="009A38FE"/>
    <w:rsid w:val="009A3A8C"/>
    <w:rsid w:val="009A3B17"/>
    <w:rsid w:val="009A3BD5"/>
    <w:rsid w:val="009A4366"/>
    <w:rsid w:val="009A460E"/>
    <w:rsid w:val="009A4A2A"/>
    <w:rsid w:val="009A4B74"/>
    <w:rsid w:val="009A4F56"/>
    <w:rsid w:val="009A4F88"/>
    <w:rsid w:val="009A5082"/>
    <w:rsid w:val="009A5309"/>
    <w:rsid w:val="009A55C8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DA7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D1C"/>
    <w:rsid w:val="009B1D99"/>
    <w:rsid w:val="009B202D"/>
    <w:rsid w:val="009B2180"/>
    <w:rsid w:val="009B218F"/>
    <w:rsid w:val="009B2506"/>
    <w:rsid w:val="009B2703"/>
    <w:rsid w:val="009B2783"/>
    <w:rsid w:val="009B2A13"/>
    <w:rsid w:val="009B2C49"/>
    <w:rsid w:val="009B2C62"/>
    <w:rsid w:val="009B2D71"/>
    <w:rsid w:val="009B2F93"/>
    <w:rsid w:val="009B32F6"/>
    <w:rsid w:val="009B3419"/>
    <w:rsid w:val="009B34BE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A2A"/>
    <w:rsid w:val="009B6AA5"/>
    <w:rsid w:val="009B6B21"/>
    <w:rsid w:val="009B6BAA"/>
    <w:rsid w:val="009B6C34"/>
    <w:rsid w:val="009B6FA1"/>
    <w:rsid w:val="009B721C"/>
    <w:rsid w:val="009B74C8"/>
    <w:rsid w:val="009B74F7"/>
    <w:rsid w:val="009B74FB"/>
    <w:rsid w:val="009B75B2"/>
    <w:rsid w:val="009B7797"/>
    <w:rsid w:val="009B7F3E"/>
    <w:rsid w:val="009C01DA"/>
    <w:rsid w:val="009C02C2"/>
    <w:rsid w:val="009C0362"/>
    <w:rsid w:val="009C0625"/>
    <w:rsid w:val="009C06EF"/>
    <w:rsid w:val="009C08E8"/>
    <w:rsid w:val="009C09D5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96E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A8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49"/>
    <w:rsid w:val="009D0EC3"/>
    <w:rsid w:val="009D0F71"/>
    <w:rsid w:val="009D1176"/>
    <w:rsid w:val="009D119A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46"/>
    <w:rsid w:val="009E33B1"/>
    <w:rsid w:val="009E3624"/>
    <w:rsid w:val="009E38F7"/>
    <w:rsid w:val="009E3B67"/>
    <w:rsid w:val="009E3C0E"/>
    <w:rsid w:val="009E3E5F"/>
    <w:rsid w:val="009E444A"/>
    <w:rsid w:val="009E46D1"/>
    <w:rsid w:val="009E4B61"/>
    <w:rsid w:val="009E4FCE"/>
    <w:rsid w:val="009E50FE"/>
    <w:rsid w:val="009E562E"/>
    <w:rsid w:val="009E573A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31F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2E7"/>
    <w:rsid w:val="009F55D5"/>
    <w:rsid w:val="009F5803"/>
    <w:rsid w:val="009F6287"/>
    <w:rsid w:val="009F6450"/>
    <w:rsid w:val="009F64A9"/>
    <w:rsid w:val="009F65C5"/>
    <w:rsid w:val="009F68F4"/>
    <w:rsid w:val="009F69FC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92"/>
    <w:rsid w:val="00A003A6"/>
    <w:rsid w:val="00A0059E"/>
    <w:rsid w:val="00A005ED"/>
    <w:rsid w:val="00A007DD"/>
    <w:rsid w:val="00A00A23"/>
    <w:rsid w:val="00A00A56"/>
    <w:rsid w:val="00A01430"/>
    <w:rsid w:val="00A0194B"/>
    <w:rsid w:val="00A01A34"/>
    <w:rsid w:val="00A01B3E"/>
    <w:rsid w:val="00A021D4"/>
    <w:rsid w:val="00A022BC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1B5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EF1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80"/>
    <w:rsid w:val="00A11AB9"/>
    <w:rsid w:val="00A11CA4"/>
    <w:rsid w:val="00A11D58"/>
    <w:rsid w:val="00A12062"/>
    <w:rsid w:val="00A12464"/>
    <w:rsid w:val="00A125AD"/>
    <w:rsid w:val="00A1268E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295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6EC4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17FAF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1FC"/>
    <w:rsid w:val="00A2127D"/>
    <w:rsid w:val="00A213BB"/>
    <w:rsid w:val="00A214FB"/>
    <w:rsid w:val="00A21543"/>
    <w:rsid w:val="00A21882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7DC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86"/>
    <w:rsid w:val="00A3541E"/>
    <w:rsid w:val="00A356EE"/>
    <w:rsid w:val="00A35723"/>
    <w:rsid w:val="00A35800"/>
    <w:rsid w:val="00A35B2E"/>
    <w:rsid w:val="00A35C4C"/>
    <w:rsid w:val="00A35E63"/>
    <w:rsid w:val="00A36038"/>
    <w:rsid w:val="00A3670E"/>
    <w:rsid w:val="00A36787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D9"/>
    <w:rsid w:val="00A43AF4"/>
    <w:rsid w:val="00A44044"/>
    <w:rsid w:val="00A4422C"/>
    <w:rsid w:val="00A443EA"/>
    <w:rsid w:val="00A4442C"/>
    <w:rsid w:val="00A44A01"/>
    <w:rsid w:val="00A44C30"/>
    <w:rsid w:val="00A44C93"/>
    <w:rsid w:val="00A44DD7"/>
    <w:rsid w:val="00A45047"/>
    <w:rsid w:val="00A45257"/>
    <w:rsid w:val="00A452F0"/>
    <w:rsid w:val="00A45325"/>
    <w:rsid w:val="00A45368"/>
    <w:rsid w:val="00A45525"/>
    <w:rsid w:val="00A45824"/>
    <w:rsid w:val="00A45919"/>
    <w:rsid w:val="00A45991"/>
    <w:rsid w:val="00A45996"/>
    <w:rsid w:val="00A45B0B"/>
    <w:rsid w:val="00A45EA2"/>
    <w:rsid w:val="00A463AA"/>
    <w:rsid w:val="00A4665F"/>
    <w:rsid w:val="00A4716B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112"/>
    <w:rsid w:val="00A51572"/>
    <w:rsid w:val="00A5157E"/>
    <w:rsid w:val="00A51672"/>
    <w:rsid w:val="00A51776"/>
    <w:rsid w:val="00A517C2"/>
    <w:rsid w:val="00A51991"/>
    <w:rsid w:val="00A51AE2"/>
    <w:rsid w:val="00A51DA7"/>
    <w:rsid w:val="00A5215D"/>
    <w:rsid w:val="00A5239F"/>
    <w:rsid w:val="00A5248E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8B7"/>
    <w:rsid w:val="00A53AC2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4D"/>
    <w:rsid w:val="00A55C9E"/>
    <w:rsid w:val="00A55CD4"/>
    <w:rsid w:val="00A56047"/>
    <w:rsid w:val="00A56202"/>
    <w:rsid w:val="00A5644B"/>
    <w:rsid w:val="00A5695B"/>
    <w:rsid w:val="00A569CE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E39"/>
    <w:rsid w:val="00A64EEA"/>
    <w:rsid w:val="00A64F59"/>
    <w:rsid w:val="00A6563B"/>
    <w:rsid w:val="00A65887"/>
    <w:rsid w:val="00A65C58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B5A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BFE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3FB6"/>
    <w:rsid w:val="00A841BA"/>
    <w:rsid w:val="00A84216"/>
    <w:rsid w:val="00A84231"/>
    <w:rsid w:val="00A842D9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7FF"/>
    <w:rsid w:val="00A90A1D"/>
    <w:rsid w:val="00A90C2F"/>
    <w:rsid w:val="00A90E9E"/>
    <w:rsid w:val="00A90EF8"/>
    <w:rsid w:val="00A91252"/>
    <w:rsid w:val="00A9144B"/>
    <w:rsid w:val="00A91471"/>
    <w:rsid w:val="00A914FD"/>
    <w:rsid w:val="00A91A39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4BA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25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201"/>
    <w:rsid w:val="00AA19B6"/>
    <w:rsid w:val="00AA19FB"/>
    <w:rsid w:val="00AA1C72"/>
    <w:rsid w:val="00AA1D28"/>
    <w:rsid w:val="00AA2238"/>
    <w:rsid w:val="00AA25CE"/>
    <w:rsid w:val="00AA297B"/>
    <w:rsid w:val="00AA3309"/>
    <w:rsid w:val="00AA3622"/>
    <w:rsid w:val="00AA37D3"/>
    <w:rsid w:val="00AA39B2"/>
    <w:rsid w:val="00AA3B49"/>
    <w:rsid w:val="00AA3E3F"/>
    <w:rsid w:val="00AA3F62"/>
    <w:rsid w:val="00AA41A0"/>
    <w:rsid w:val="00AA4517"/>
    <w:rsid w:val="00AA45FE"/>
    <w:rsid w:val="00AA4804"/>
    <w:rsid w:val="00AA4D88"/>
    <w:rsid w:val="00AA4F4F"/>
    <w:rsid w:val="00AA4F5A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385"/>
    <w:rsid w:val="00AA6468"/>
    <w:rsid w:val="00AA6E42"/>
    <w:rsid w:val="00AA6E4E"/>
    <w:rsid w:val="00AA71BC"/>
    <w:rsid w:val="00AA7526"/>
    <w:rsid w:val="00AA7771"/>
    <w:rsid w:val="00AA7A5E"/>
    <w:rsid w:val="00AA7C13"/>
    <w:rsid w:val="00AA7F77"/>
    <w:rsid w:val="00AB03D0"/>
    <w:rsid w:val="00AB04C5"/>
    <w:rsid w:val="00AB069E"/>
    <w:rsid w:val="00AB06EB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1E7"/>
    <w:rsid w:val="00AB34ED"/>
    <w:rsid w:val="00AB3629"/>
    <w:rsid w:val="00AB3BB1"/>
    <w:rsid w:val="00AB3D31"/>
    <w:rsid w:val="00AB3E0A"/>
    <w:rsid w:val="00AB45DC"/>
    <w:rsid w:val="00AB4C8C"/>
    <w:rsid w:val="00AB4D4B"/>
    <w:rsid w:val="00AB4E4D"/>
    <w:rsid w:val="00AB4EE5"/>
    <w:rsid w:val="00AB50BD"/>
    <w:rsid w:val="00AB53A7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495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C7D22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4EE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1C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5B0"/>
    <w:rsid w:val="00AD4699"/>
    <w:rsid w:val="00AD4C97"/>
    <w:rsid w:val="00AD4E6B"/>
    <w:rsid w:val="00AD530D"/>
    <w:rsid w:val="00AD532B"/>
    <w:rsid w:val="00AD54A0"/>
    <w:rsid w:val="00AD578E"/>
    <w:rsid w:val="00AD596F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320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541"/>
    <w:rsid w:val="00AE7DDD"/>
    <w:rsid w:val="00AE7DEC"/>
    <w:rsid w:val="00AE7E68"/>
    <w:rsid w:val="00AE7F89"/>
    <w:rsid w:val="00AF01CD"/>
    <w:rsid w:val="00AF0211"/>
    <w:rsid w:val="00AF033F"/>
    <w:rsid w:val="00AF047F"/>
    <w:rsid w:val="00AF0536"/>
    <w:rsid w:val="00AF0C16"/>
    <w:rsid w:val="00AF0DCB"/>
    <w:rsid w:val="00AF1174"/>
    <w:rsid w:val="00AF1327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5FAC"/>
    <w:rsid w:val="00AF6104"/>
    <w:rsid w:val="00AF664F"/>
    <w:rsid w:val="00AF66CF"/>
    <w:rsid w:val="00AF689B"/>
    <w:rsid w:val="00AF746F"/>
    <w:rsid w:val="00AF7515"/>
    <w:rsid w:val="00AF7522"/>
    <w:rsid w:val="00AF7754"/>
    <w:rsid w:val="00AF77A3"/>
    <w:rsid w:val="00AF7A96"/>
    <w:rsid w:val="00AF7FDB"/>
    <w:rsid w:val="00B00341"/>
    <w:rsid w:val="00B0055E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2B2"/>
    <w:rsid w:val="00B14399"/>
    <w:rsid w:val="00B14468"/>
    <w:rsid w:val="00B146E6"/>
    <w:rsid w:val="00B1489C"/>
    <w:rsid w:val="00B14CEB"/>
    <w:rsid w:val="00B14E90"/>
    <w:rsid w:val="00B14F2B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230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1D5"/>
    <w:rsid w:val="00B232DE"/>
    <w:rsid w:val="00B233C8"/>
    <w:rsid w:val="00B2359E"/>
    <w:rsid w:val="00B2379E"/>
    <w:rsid w:val="00B23860"/>
    <w:rsid w:val="00B2394C"/>
    <w:rsid w:val="00B23A16"/>
    <w:rsid w:val="00B23A5C"/>
    <w:rsid w:val="00B23EED"/>
    <w:rsid w:val="00B24253"/>
    <w:rsid w:val="00B24468"/>
    <w:rsid w:val="00B24750"/>
    <w:rsid w:val="00B24E8D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252"/>
    <w:rsid w:val="00B325BB"/>
    <w:rsid w:val="00B325C3"/>
    <w:rsid w:val="00B329E0"/>
    <w:rsid w:val="00B32A22"/>
    <w:rsid w:val="00B32D34"/>
    <w:rsid w:val="00B32DE0"/>
    <w:rsid w:val="00B32E60"/>
    <w:rsid w:val="00B32FA4"/>
    <w:rsid w:val="00B33081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5F91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F85"/>
    <w:rsid w:val="00B413AF"/>
    <w:rsid w:val="00B4175E"/>
    <w:rsid w:val="00B41B18"/>
    <w:rsid w:val="00B424C7"/>
    <w:rsid w:val="00B42C85"/>
    <w:rsid w:val="00B42DF0"/>
    <w:rsid w:val="00B43415"/>
    <w:rsid w:val="00B43A30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7F0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4A5"/>
    <w:rsid w:val="00B537AD"/>
    <w:rsid w:val="00B53802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68A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9C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ACC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716E"/>
    <w:rsid w:val="00B771E6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27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04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055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608"/>
    <w:rsid w:val="00B87724"/>
    <w:rsid w:val="00B87E1D"/>
    <w:rsid w:val="00B903B8"/>
    <w:rsid w:val="00B90938"/>
    <w:rsid w:val="00B90BCD"/>
    <w:rsid w:val="00B90ED6"/>
    <w:rsid w:val="00B90EE4"/>
    <w:rsid w:val="00B90F4B"/>
    <w:rsid w:val="00B90FAC"/>
    <w:rsid w:val="00B912D7"/>
    <w:rsid w:val="00B9146A"/>
    <w:rsid w:val="00B9146C"/>
    <w:rsid w:val="00B914B6"/>
    <w:rsid w:val="00B91533"/>
    <w:rsid w:val="00B91B18"/>
    <w:rsid w:val="00B9243F"/>
    <w:rsid w:val="00B929EB"/>
    <w:rsid w:val="00B92A66"/>
    <w:rsid w:val="00B92C45"/>
    <w:rsid w:val="00B92C46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436"/>
    <w:rsid w:val="00B95A0D"/>
    <w:rsid w:val="00B95CB0"/>
    <w:rsid w:val="00B95DDA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F23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2A4"/>
    <w:rsid w:val="00BA43A4"/>
    <w:rsid w:val="00BA4BE1"/>
    <w:rsid w:val="00BA4C7D"/>
    <w:rsid w:val="00BA57C1"/>
    <w:rsid w:val="00BA5858"/>
    <w:rsid w:val="00BA597C"/>
    <w:rsid w:val="00BA5B4E"/>
    <w:rsid w:val="00BA5BB5"/>
    <w:rsid w:val="00BA65BA"/>
    <w:rsid w:val="00BA661B"/>
    <w:rsid w:val="00BA6BEA"/>
    <w:rsid w:val="00BA6D64"/>
    <w:rsid w:val="00BA71EA"/>
    <w:rsid w:val="00BA72A8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634"/>
    <w:rsid w:val="00BB390A"/>
    <w:rsid w:val="00BB3AB3"/>
    <w:rsid w:val="00BB3B75"/>
    <w:rsid w:val="00BB3C6A"/>
    <w:rsid w:val="00BB4021"/>
    <w:rsid w:val="00BB40DD"/>
    <w:rsid w:val="00BB41C9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0EA8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AA4"/>
    <w:rsid w:val="00BC2CA8"/>
    <w:rsid w:val="00BC2E26"/>
    <w:rsid w:val="00BC2E2C"/>
    <w:rsid w:val="00BC31A8"/>
    <w:rsid w:val="00BC32FC"/>
    <w:rsid w:val="00BC36CA"/>
    <w:rsid w:val="00BC36E6"/>
    <w:rsid w:val="00BC37B6"/>
    <w:rsid w:val="00BC3BA8"/>
    <w:rsid w:val="00BC3C19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268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B2D"/>
    <w:rsid w:val="00BD2409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CE6"/>
    <w:rsid w:val="00BD3FE3"/>
    <w:rsid w:val="00BD429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B9C"/>
    <w:rsid w:val="00BD5C2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7F4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50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2C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F5F"/>
    <w:rsid w:val="00BF407F"/>
    <w:rsid w:val="00BF43AB"/>
    <w:rsid w:val="00BF43B3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C30"/>
    <w:rsid w:val="00C05D79"/>
    <w:rsid w:val="00C05DDC"/>
    <w:rsid w:val="00C05E69"/>
    <w:rsid w:val="00C06094"/>
    <w:rsid w:val="00C0632E"/>
    <w:rsid w:val="00C0638C"/>
    <w:rsid w:val="00C064A7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19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11"/>
    <w:rsid w:val="00C11EA7"/>
    <w:rsid w:val="00C121E2"/>
    <w:rsid w:val="00C12221"/>
    <w:rsid w:val="00C125E4"/>
    <w:rsid w:val="00C127A1"/>
    <w:rsid w:val="00C12894"/>
    <w:rsid w:val="00C128D8"/>
    <w:rsid w:val="00C12955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9B6"/>
    <w:rsid w:val="00C13FA3"/>
    <w:rsid w:val="00C144CE"/>
    <w:rsid w:val="00C1476B"/>
    <w:rsid w:val="00C14CFF"/>
    <w:rsid w:val="00C14DDA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261"/>
    <w:rsid w:val="00C173B4"/>
    <w:rsid w:val="00C176F2"/>
    <w:rsid w:val="00C17B83"/>
    <w:rsid w:val="00C17BE0"/>
    <w:rsid w:val="00C17D02"/>
    <w:rsid w:val="00C17D2E"/>
    <w:rsid w:val="00C17D9F"/>
    <w:rsid w:val="00C17F38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6BE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CB8"/>
    <w:rsid w:val="00C21D01"/>
    <w:rsid w:val="00C21D3E"/>
    <w:rsid w:val="00C220DB"/>
    <w:rsid w:val="00C2214A"/>
    <w:rsid w:val="00C22192"/>
    <w:rsid w:val="00C2255A"/>
    <w:rsid w:val="00C22CFC"/>
    <w:rsid w:val="00C22E54"/>
    <w:rsid w:val="00C22EF1"/>
    <w:rsid w:val="00C23032"/>
    <w:rsid w:val="00C231E7"/>
    <w:rsid w:val="00C235CF"/>
    <w:rsid w:val="00C238AD"/>
    <w:rsid w:val="00C2395B"/>
    <w:rsid w:val="00C23A77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C1"/>
    <w:rsid w:val="00C250F4"/>
    <w:rsid w:val="00C2516A"/>
    <w:rsid w:val="00C2533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BF8"/>
    <w:rsid w:val="00C30F3E"/>
    <w:rsid w:val="00C3146D"/>
    <w:rsid w:val="00C316A5"/>
    <w:rsid w:val="00C319DD"/>
    <w:rsid w:val="00C31B87"/>
    <w:rsid w:val="00C31D10"/>
    <w:rsid w:val="00C32268"/>
    <w:rsid w:val="00C32DCA"/>
    <w:rsid w:val="00C32F65"/>
    <w:rsid w:val="00C33305"/>
    <w:rsid w:val="00C33516"/>
    <w:rsid w:val="00C33521"/>
    <w:rsid w:val="00C335DE"/>
    <w:rsid w:val="00C338EF"/>
    <w:rsid w:val="00C3390D"/>
    <w:rsid w:val="00C33B39"/>
    <w:rsid w:val="00C33E3B"/>
    <w:rsid w:val="00C34338"/>
    <w:rsid w:val="00C3449E"/>
    <w:rsid w:val="00C34719"/>
    <w:rsid w:val="00C3490B"/>
    <w:rsid w:val="00C3529F"/>
    <w:rsid w:val="00C35614"/>
    <w:rsid w:val="00C357EF"/>
    <w:rsid w:val="00C3592E"/>
    <w:rsid w:val="00C35C1D"/>
    <w:rsid w:val="00C35E4A"/>
    <w:rsid w:val="00C35EE3"/>
    <w:rsid w:val="00C35FD1"/>
    <w:rsid w:val="00C3616D"/>
    <w:rsid w:val="00C362F7"/>
    <w:rsid w:val="00C369CE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2B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4E91"/>
    <w:rsid w:val="00C44F0A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317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73D"/>
    <w:rsid w:val="00C51981"/>
    <w:rsid w:val="00C51CD4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2E2"/>
    <w:rsid w:val="00C5332D"/>
    <w:rsid w:val="00C539E9"/>
    <w:rsid w:val="00C53AEF"/>
    <w:rsid w:val="00C53BB4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02"/>
    <w:rsid w:val="00C62340"/>
    <w:rsid w:val="00C62373"/>
    <w:rsid w:val="00C62385"/>
    <w:rsid w:val="00C6243A"/>
    <w:rsid w:val="00C626F0"/>
    <w:rsid w:val="00C629C5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6B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5E67"/>
    <w:rsid w:val="00C662B6"/>
    <w:rsid w:val="00C664EB"/>
    <w:rsid w:val="00C66881"/>
    <w:rsid w:val="00C66CA9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0F0B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217D"/>
    <w:rsid w:val="00C721FC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6096"/>
    <w:rsid w:val="00C76636"/>
    <w:rsid w:val="00C766E0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C5B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696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875"/>
    <w:rsid w:val="00C92AC9"/>
    <w:rsid w:val="00C92AF0"/>
    <w:rsid w:val="00C92D21"/>
    <w:rsid w:val="00C92F42"/>
    <w:rsid w:val="00C9307B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BB0"/>
    <w:rsid w:val="00C9510C"/>
    <w:rsid w:val="00C9537D"/>
    <w:rsid w:val="00C95835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2ED"/>
    <w:rsid w:val="00CA18DC"/>
    <w:rsid w:val="00CA19CC"/>
    <w:rsid w:val="00CA1AE3"/>
    <w:rsid w:val="00CA1CA9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BE6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588"/>
    <w:rsid w:val="00CA7871"/>
    <w:rsid w:val="00CA7CA2"/>
    <w:rsid w:val="00CA7F0A"/>
    <w:rsid w:val="00CB01CB"/>
    <w:rsid w:val="00CB02E9"/>
    <w:rsid w:val="00CB054D"/>
    <w:rsid w:val="00CB07C0"/>
    <w:rsid w:val="00CB0832"/>
    <w:rsid w:val="00CB08ED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3E33"/>
    <w:rsid w:val="00CB4475"/>
    <w:rsid w:val="00CB4653"/>
    <w:rsid w:val="00CB48F3"/>
    <w:rsid w:val="00CB4A41"/>
    <w:rsid w:val="00CB4BCC"/>
    <w:rsid w:val="00CB4CA9"/>
    <w:rsid w:val="00CB55BD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8DD"/>
    <w:rsid w:val="00CB7917"/>
    <w:rsid w:val="00CB7A06"/>
    <w:rsid w:val="00CB7A50"/>
    <w:rsid w:val="00CB7B52"/>
    <w:rsid w:val="00CB7BEC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C3D"/>
    <w:rsid w:val="00CC0E4B"/>
    <w:rsid w:val="00CC0F68"/>
    <w:rsid w:val="00CC104C"/>
    <w:rsid w:val="00CC12CE"/>
    <w:rsid w:val="00CC133A"/>
    <w:rsid w:val="00CC13A2"/>
    <w:rsid w:val="00CC1607"/>
    <w:rsid w:val="00CC16BD"/>
    <w:rsid w:val="00CC182A"/>
    <w:rsid w:val="00CC18CE"/>
    <w:rsid w:val="00CC1C16"/>
    <w:rsid w:val="00CC2756"/>
    <w:rsid w:val="00CC2866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AFF"/>
    <w:rsid w:val="00CD0CAF"/>
    <w:rsid w:val="00CD0F7D"/>
    <w:rsid w:val="00CD107D"/>
    <w:rsid w:val="00CD1443"/>
    <w:rsid w:val="00CD1725"/>
    <w:rsid w:val="00CD1840"/>
    <w:rsid w:val="00CD1A92"/>
    <w:rsid w:val="00CD1B08"/>
    <w:rsid w:val="00CD1F55"/>
    <w:rsid w:val="00CD24B3"/>
    <w:rsid w:val="00CD3084"/>
    <w:rsid w:val="00CD3552"/>
    <w:rsid w:val="00CD3609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F4A"/>
    <w:rsid w:val="00CE0021"/>
    <w:rsid w:val="00CE06C3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2F48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C67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35A"/>
    <w:rsid w:val="00CF0691"/>
    <w:rsid w:val="00CF06FA"/>
    <w:rsid w:val="00CF08CF"/>
    <w:rsid w:val="00CF0A4D"/>
    <w:rsid w:val="00CF0AE9"/>
    <w:rsid w:val="00CF1007"/>
    <w:rsid w:val="00CF1041"/>
    <w:rsid w:val="00CF106E"/>
    <w:rsid w:val="00CF10C2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3551"/>
    <w:rsid w:val="00CF3AF6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D00420"/>
    <w:rsid w:val="00D006C0"/>
    <w:rsid w:val="00D00970"/>
    <w:rsid w:val="00D00CF7"/>
    <w:rsid w:val="00D00E1D"/>
    <w:rsid w:val="00D015B7"/>
    <w:rsid w:val="00D019C1"/>
    <w:rsid w:val="00D01BF7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575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0CB"/>
    <w:rsid w:val="00D053A0"/>
    <w:rsid w:val="00D0542C"/>
    <w:rsid w:val="00D054BC"/>
    <w:rsid w:val="00D0592B"/>
    <w:rsid w:val="00D05ACC"/>
    <w:rsid w:val="00D05B6D"/>
    <w:rsid w:val="00D05CA2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60A"/>
    <w:rsid w:val="00D07781"/>
    <w:rsid w:val="00D07953"/>
    <w:rsid w:val="00D07A5A"/>
    <w:rsid w:val="00D07DC2"/>
    <w:rsid w:val="00D07EE0"/>
    <w:rsid w:val="00D10AC7"/>
    <w:rsid w:val="00D10EA1"/>
    <w:rsid w:val="00D10F38"/>
    <w:rsid w:val="00D10FAF"/>
    <w:rsid w:val="00D11073"/>
    <w:rsid w:val="00D1134B"/>
    <w:rsid w:val="00D114E9"/>
    <w:rsid w:val="00D117C6"/>
    <w:rsid w:val="00D11886"/>
    <w:rsid w:val="00D11D2F"/>
    <w:rsid w:val="00D11D5A"/>
    <w:rsid w:val="00D1228A"/>
    <w:rsid w:val="00D12496"/>
    <w:rsid w:val="00D12684"/>
    <w:rsid w:val="00D12746"/>
    <w:rsid w:val="00D12838"/>
    <w:rsid w:val="00D12A61"/>
    <w:rsid w:val="00D12AB9"/>
    <w:rsid w:val="00D12CAA"/>
    <w:rsid w:val="00D131A3"/>
    <w:rsid w:val="00D13616"/>
    <w:rsid w:val="00D13824"/>
    <w:rsid w:val="00D13D2C"/>
    <w:rsid w:val="00D13DD9"/>
    <w:rsid w:val="00D13E75"/>
    <w:rsid w:val="00D1429E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284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9EB"/>
    <w:rsid w:val="00D17B68"/>
    <w:rsid w:val="00D17D34"/>
    <w:rsid w:val="00D17FEE"/>
    <w:rsid w:val="00D20034"/>
    <w:rsid w:val="00D205AB"/>
    <w:rsid w:val="00D205B9"/>
    <w:rsid w:val="00D20656"/>
    <w:rsid w:val="00D207EF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1F1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48E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29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BF0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527"/>
    <w:rsid w:val="00D427BE"/>
    <w:rsid w:val="00D42AA5"/>
    <w:rsid w:val="00D42B8D"/>
    <w:rsid w:val="00D42CBE"/>
    <w:rsid w:val="00D42DBB"/>
    <w:rsid w:val="00D43236"/>
    <w:rsid w:val="00D434B3"/>
    <w:rsid w:val="00D43AD0"/>
    <w:rsid w:val="00D441F9"/>
    <w:rsid w:val="00D4423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BB3"/>
    <w:rsid w:val="00D46CAE"/>
    <w:rsid w:val="00D46F13"/>
    <w:rsid w:val="00D4712D"/>
    <w:rsid w:val="00D4742E"/>
    <w:rsid w:val="00D47709"/>
    <w:rsid w:val="00D47ABC"/>
    <w:rsid w:val="00D47AF0"/>
    <w:rsid w:val="00D50080"/>
    <w:rsid w:val="00D50290"/>
    <w:rsid w:val="00D502EE"/>
    <w:rsid w:val="00D502F4"/>
    <w:rsid w:val="00D504D2"/>
    <w:rsid w:val="00D50B27"/>
    <w:rsid w:val="00D5135C"/>
    <w:rsid w:val="00D5154A"/>
    <w:rsid w:val="00D51783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4869"/>
    <w:rsid w:val="00D548C9"/>
    <w:rsid w:val="00D5494D"/>
    <w:rsid w:val="00D54AFA"/>
    <w:rsid w:val="00D54C38"/>
    <w:rsid w:val="00D54C39"/>
    <w:rsid w:val="00D54D2C"/>
    <w:rsid w:val="00D54DFE"/>
    <w:rsid w:val="00D54FB2"/>
    <w:rsid w:val="00D55244"/>
    <w:rsid w:val="00D5592D"/>
    <w:rsid w:val="00D559FB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BFC"/>
    <w:rsid w:val="00D64D18"/>
    <w:rsid w:val="00D64E6B"/>
    <w:rsid w:val="00D64EA6"/>
    <w:rsid w:val="00D64F4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4D8E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2D1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48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822"/>
    <w:rsid w:val="00D82A0D"/>
    <w:rsid w:val="00D82CDB"/>
    <w:rsid w:val="00D831EC"/>
    <w:rsid w:val="00D83248"/>
    <w:rsid w:val="00D8343B"/>
    <w:rsid w:val="00D835CA"/>
    <w:rsid w:val="00D83895"/>
    <w:rsid w:val="00D83954"/>
    <w:rsid w:val="00D83D81"/>
    <w:rsid w:val="00D8448C"/>
    <w:rsid w:val="00D84A8E"/>
    <w:rsid w:val="00D84AD9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C9B"/>
    <w:rsid w:val="00D87CEC"/>
    <w:rsid w:val="00D87FB1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1F30"/>
    <w:rsid w:val="00D9214B"/>
    <w:rsid w:val="00D921B7"/>
    <w:rsid w:val="00D92542"/>
    <w:rsid w:val="00D92B98"/>
    <w:rsid w:val="00D92C7B"/>
    <w:rsid w:val="00D92D9F"/>
    <w:rsid w:val="00D92DA7"/>
    <w:rsid w:val="00D92FCF"/>
    <w:rsid w:val="00D93020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0"/>
    <w:rsid w:val="00D94027"/>
    <w:rsid w:val="00D940BB"/>
    <w:rsid w:val="00D940F6"/>
    <w:rsid w:val="00D94451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0D5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60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653"/>
    <w:rsid w:val="00DA7717"/>
    <w:rsid w:val="00DA7755"/>
    <w:rsid w:val="00DA78AB"/>
    <w:rsid w:val="00DA7A40"/>
    <w:rsid w:val="00DA7AD3"/>
    <w:rsid w:val="00DA7B85"/>
    <w:rsid w:val="00DA7BBF"/>
    <w:rsid w:val="00DA7EBC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DD"/>
    <w:rsid w:val="00DB56FE"/>
    <w:rsid w:val="00DB5A51"/>
    <w:rsid w:val="00DB5E56"/>
    <w:rsid w:val="00DB5FF7"/>
    <w:rsid w:val="00DB6052"/>
    <w:rsid w:val="00DB64BA"/>
    <w:rsid w:val="00DB65CA"/>
    <w:rsid w:val="00DB6D25"/>
    <w:rsid w:val="00DB7305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26F"/>
    <w:rsid w:val="00DC262B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BFB"/>
    <w:rsid w:val="00DC4CE6"/>
    <w:rsid w:val="00DC4E8D"/>
    <w:rsid w:val="00DC5198"/>
    <w:rsid w:val="00DC5199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8D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0F9"/>
    <w:rsid w:val="00DE07BE"/>
    <w:rsid w:val="00DE084C"/>
    <w:rsid w:val="00DE09A3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9E5"/>
    <w:rsid w:val="00DE2A48"/>
    <w:rsid w:val="00DE2ED9"/>
    <w:rsid w:val="00DE2F77"/>
    <w:rsid w:val="00DE3047"/>
    <w:rsid w:val="00DE3274"/>
    <w:rsid w:val="00DE3769"/>
    <w:rsid w:val="00DE377F"/>
    <w:rsid w:val="00DE37C4"/>
    <w:rsid w:val="00DE3BBD"/>
    <w:rsid w:val="00DE3C2B"/>
    <w:rsid w:val="00DE3F03"/>
    <w:rsid w:val="00DE404F"/>
    <w:rsid w:val="00DE40E3"/>
    <w:rsid w:val="00DE413A"/>
    <w:rsid w:val="00DE4176"/>
    <w:rsid w:val="00DE47E6"/>
    <w:rsid w:val="00DE49C9"/>
    <w:rsid w:val="00DE4BF5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A7E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F9"/>
    <w:rsid w:val="00E00F48"/>
    <w:rsid w:val="00E010A9"/>
    <w:rsid w:val="00E0122D"/>
    <w:rsid w:val="00E018A9"/>
    <w:rsid w:val="00E0195E"/>
    <w:rsid w:val="00E01FE4"/>
    <w:rsid w:val="00E02351"/>
    <w:rsid w:val="00E0251C"/>
    <w:rsid w:val="00E02570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7A0"/>
    <w:rsid w:val="00E0684E"/>
    <w:rsid w:val="00E068A5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687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2F96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26"/>
    <w:rsid w:val="00E146B5"/>
    <w:rsid w:val="00E14A14"/>
    <w:rsid w:val="00E14A90"/>
    <w:rsid w:val="00E14CE2"/>
    <w:rsid w:val="00E14E9D"/>
    <w:rsid w:val="00E1507F"/>
    <w:rsid w:val="00E152EE"/>
    <w:rsid w:val="00E155D7"/>
    <w:rsid w:val="00E159AD"/>
    <w:rsid w:val="00E15AD1"/>
    <w:rsid w:val="00E15F3A"/>
    <w:rsid w:val="00E161D6"/>
    <w:rsid w:val="00E16462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A37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91F"/>
    <w:rsid w:val="00E23F82"/>
    <w:rsid w:val="00E24181"/>
    <w:rsid w:val="00E24231"/>
    <w:rsid w:val="00E24263"/>
    <w:rsid w:val="00E243BB"/>
    <w:rsid w:val="00E243BE"/>
    <w:rsid w:val="00E24450"/>
    <w:rsid w:val="00E2454A"/>
    <w:rsid w:val="00E24AD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67"/>
    <w:rsid w:val="00E32CD2"/>
    <w:rsid w:val="00E32DE1"/>
    <w:rsid w:val="00E3307F"/>
    <w:rsid w:val="00E33564"/>
    <w:rsid w:val="00E33977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441"/>
    <w:rsid w:val="00E34501"/>
    <w:rsid w:val="00E34555"/>
    <w:rsid w:val="00E3467F"/>
    <w:rsid w:val="00E347BB"/>
    <w:rsid w:val="00E347CE"/>
    <w:rsid w:val="00E34859"/>
    <w:rsid w:val="00E34B17"/>
    <w:rsid w:val="00E34E19"/>
    <w:rsid w:val="00E35047"/>
    <w:rsid w:val="00E351AC"/>
    <w:rsid w:val="00E3526B"/>
    <w:rsid w:val="00E352B1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800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1869"/>
    <w:rsid w:val="00E52129"/>
    <w:rsid w:val="00E52337"/>
    <w:rsid w:val="00E5237E"/>
    <w:rsid w:val="00E5266A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938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2D40"/>
    <w:rsid w:val="00E63044"/>
    <w:rsid w:val="00E630D0"/>
    <w:rsid w:val="00E637E9"/>
    <w:rsid w:val="00E63822"/>
    <w:rsid w:val="00E63BAD"/>
    <w:rsid w:val="00E63DFC"/>
    <w:rsid w:val="00E63F09"/>
    <w:rsid w:val="00E64B25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3FE0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5F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6F53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DB1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5C3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E3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90B"/>
    <w:rsid w:val="00E95B15"/>
    <w:rsid w:val="00E95C5D"/>
    <w:rsid w:val="00E95CB7"/>
    <w:rsid w:val="00E95F17"/>
    <w:rsid w:val="00E9638F"/>
    <w:rsid w:val="00E96655"/>
    <w:rsid w:val="00E9684F"/>
    <w:rsid w:val="00E96900"/>
    <w:rsid w:val="00E96BA5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F66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9DF"/>
    <w:rsid w:val="00EA1A94"/>
    <w:rsid w:val="00EA1B3F"/>
    <w:rsid w:val="00EA1BD5"/>
    <w:rsid w:val="00EA1BF1"/>
    <w:rsid w:val="00EA1CF1"/>
    <w:rsid w:val="00EA1F61"/>
    <w:rsid w:val="00EA24F1"/>
    <w:rsid w:val="00EA2D37"/>
    <w:rsid w:val="00EA2D6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23D"/>
    <w:rsid w:val="00EB0363"/>
    <w:rsid w:val="00EB04CF"/>
    <w:rsid w:val="00EB094B"/>
    <w:rsid w:val="00EB0C1F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68F"/>
    <w:rsid w:val="00EB2727"/>
    <w:rsid w:val="00EB274B"/>
    <w:rsid w:val="00EB2ABE"/>
    <w:rsid w:val="00EB2B20"/>
    <w:rsid w:val="00EB2BD0"/>
    <w:rsid w:val="00EB2F03"/>
    <w:rsid w:val="00EB2F37"/>
    <w:rsid w:val="00EB30F4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940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A7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689"/>
    <w:rsid w:val="00EC47F0"/>
    <w:rsid w:val="00EC487B"/>
    <w:rsid w:val="00EC4ADF"/>
    <w:rsid w:val="00EC5384"/>
    <w:rsid w:val="00EC55BA"/>
    <w:rsid w:val="00EC5E50"/>
    <w:rsid w:val="00EC5FC4"/>
    <w:rsid w:val="00EC6083"/>
    <w:rsid w:val="00EC64D7"/>
    <w:rsid w:val="00EC6535"/>
    <w:rsid w:val="00EC664D"/>
    <w:rsid w:val="00EC68DE"/>
    <w:rsid w:val="00EC6CE2"/>
    <w:rsid w:val="00EC6D42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674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2D8F"/>
    <w:rsid w:val="00ED301C"/>
    <w:rsid w:val="00ED3398"/>
    <w:rsid w:val="00ED372A"/>
    <w:rsid w:val="00ED381B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91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48C"/>
    <w:rsid w:val="00EE15F0"/>
    <w:rsid w:val="00EE17BE"/>
    <w:rsid w:val="00EE1B1C"/>
    <w:rsid w:val="00EE1F23"/>
    <w:rsid w:val="00EE2523"/>
    <w:rsid w:val="00EE256D"/>
    <w:rsid w:val="00EE267B"/>
    <w:rsid w:val="00EE2E73"/>
    <w:rsid w:val="00EE2ED6"/>
    <w:rsid w:val="00EE2EF5"/>
    <w:rsid w:val="00EE30FB"/>
    <w:rsid w:val="00EE330A"/>
    <w:rsid w:val="00EE3402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8D6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E7FC4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5147"/>
    <w:rsid w:val="00EF5525"/>
    <w:rsid w:val="00EF5710"/>
    <w:rsid w:val="00EF5D63"/>
    <w:rsid w:val="00EF5E36"/>
    <w:rsid w:val="00EF60AF"/>
    <w:rsid w:val="00EF6730"/>
    <w:rsid w:val="00EF67D2"/>
    <w:rsid w:val="00EF6B77"/>
    <w:rsid w:val="00EF7150"/>
    <w:rsid w:val="00EF7242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53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68F"/>
    <w:rsid w:val="00F0275D"/>
    <w:rsid w:val="00F02839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8E6"/>
    <w:rsid w:val="00F0593B"/>
    <w:rsid w:val="00F05AFF"/>
    <w:rsid w:val="00F05C13"/>
    <w:rsid w:val="00F05C94"/>
    <w:rsid w:val="00F05DB2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5A2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63"/>
    <w:rsid w:val="00F108DF"/>
    <w:rsid w:val="00F1090E"/>
    <w:rsid w:val="00F10AB2"/>
    <w:rsid w:val="00F10AFC"/>
    <w:rsid w:val="00F10B39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8BD"/>
    <w:rsid w:val="00F15A9A"/>
    <w:rsid w:val="00F15DA8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4F0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766"/>
    <w:rsid w:val="00F30963"/>
    <w:rsid w:val="00F30970"/>
    <w:rsid w:val="00F30F5F"/>
    <w:rsid w:val="00F30FA6"/>
    <w:rsid w:val="00F314D1"/>
    <w:rsid w:val="00F31BE0"/>
    <w:rsid w:val="00F31BFA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99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FE9"/>
    <w:rsid w:val="00F36207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081"/>
    <w:rsid w:val="00F4512B"/>
    <w:rsid w:val="00F451BF"/>
    <w:rsid w:val="00F45368"/>
    <w:rsid w:val="00F4569C"/>
    <w:rsid w:val="00F456DB"/>
    <w:rsid w:val="00F458C0"/>
    <w:rsid w:val="00F45A03"/>
    <w:rsid w:val="00F45A4C"/>
    <w:rsid w:val="00F46067"/>
    <w:rsid w:val="00F4664B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4"/>
    <w:rsid w:val="00F4794E"/>
    <w:rsid w:val="00F47995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B63"/>
    <w:rsid w:val="00F54EA6"/>
    <w:rsid w:val="00F55063"/>
    <w:rsid w:val="00F55311"/>
    <w:rsid w:val="00F5558D"/>
    <w:rsid w:val="00F5567F"/>
    <w:rsid w:val="00F55706"/>
    <w:rsid w:val="00F55880"/>
    <w:rsid w:val="00F55899"/>
    <w:rsid w:val="00F55983"/>
    <w:rsid w:val="00F55D76"/>
    <w:rsid w:val="00F55F22"/>
    <w:rsid w:val="00F562E4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2B0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1D73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33"/>
    <w:rsid w:val="00F63EBF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67D52"/>
    <w:rsid w:val="00F70044"/>
    <w:rsid w:val="00F7080C"/>
    <w:rsid w:val="00F709FB"/>
    <w:rsid w:val="00F70B85"/>
    <w:rsid w:val="00F70C66"/>
    <w:rsid w:val="00F70D01"/>
    <w:rsid w:val="00F70D6D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39F"/>
    <w:rsid w:val="00F7446D"/>
    <w:rsid w:val="00F7465C"/>
    <w:rsid w:val="00F74BE3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B40"/>
    <w:rsid w:val="00F76CD6"/>
    <w:rsid w:val="00F76D03"/>
    <w:rsid w:val="00F77073"/>
    <w:rsid w:val="00F77121"/>
    <w:rsid w:val="00F77440"/>
    <w:rsid w:val="00F774EE"/>
    <w:rsid w:val="00F77656"/>
    <w:rsid w:val="00F776F1"/>
    <w:rsid w:val="00F779FB"/>
    <w:rsid w:val="00F77A3A"/>
    <w:rsid w:val="00F77D00"/>
    <w:rsid w:val="00F77DCB"/>
    <w:rsid w:val="00F77E3D"/>
    <w:rsid w:val="00F80276"/>
    <w:rsid w:val="00F8059A"/>
    <w:rsid w:val="00F806F3"/>
    <w:rsid w:val="00F8076C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33E"/>
    <w:rsid w:val="00F858AF"/>
    <w:rsid w:val="00F859AB"/>
    <w:rsid w:val="00F85BC5"/>
    <w:rsid w:val="00F8625B"/>
    <w:rsid w:val="00F8626A"/>
    <w:rsid w:val="00F86430"/>
    <w:rsid w:val="00F8647A"/>
    <w:rsid w:val="00F8657D"/>
    <w:rsid w:val="00F86651"/>
    <w:rsid w:val="00F86C9C"/>
    <w:rsid w:val="00F8714A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B92"/>
    <w:rsid w:val="00F92D77"/>
    <w:rsid w:val="00F92EC1"/>
    <w:rsid w:val="00F92FAC"/>
    <w:rsid w:val="00F93135"/>
    <w:rsid w:val="00F9318B"/>
    <w:rsid w:val="00F93705"/>
    <w:rsid w:val="00F93725"/>
    <w:rsid w:val="00F93926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AB6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163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38A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E09"/>
    <w:rsid w:val="00FB202C"/>
    <w:rsid w:val="00FB295B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03C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15"/>
    <w:rsid w:val="00FC3D69"/>
    <w:rsid w:val="00FC3E13"/>
    <w:rsid w:val="00FC4744"/>
    <w:rsid w:val="00FC47D9"/>
    <w:rsid w:val="00FC48EE"/>
    <w:rsid w:val="00FC4CBC"/>
    <w:rsid w:val="00FC4E0F"/>
    <w:rsid w:val="00FC4EA1"/>
    <w:rsid w:val="00FC5250"/>
    <w:rsid w:val="00FC568A"/>
    <w:rsid w:val="00FC5B4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86F"/>
    <w:rsid w:val="00FD6B96"/>
    <w:rsid w:val="00FD6E4D"/>
    <w:rsid w:val="00FD71C2"/>
    <w:rsid w:val="00FD7B68"/>
    <w:rsid w:val="00FD7D27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39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B4B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6303"/>
    <w:rsid w:val="00FF630C"/>
    <w:rsid w:val="00FF6342"/>
    <w:rsid w:val="00FF6368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206BE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rsid w:val="00D13DD9"/>
    <w:pPr>
      <w:numPr>
        <w:numId w:val="14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link w:val="3Char"/>
    <w:qFormat/>
    <w:rsid w:val="006726B0"/>
    <w:pPr>
      <w:numPr>
        <w:ilvl w:val="2"/>
        <w:numId w:val="0"/>
      </w:numPr>
      <w:spacing w:before="120"/>
      <w:ind w:rightChars="100" w:right="100"/>
      <w:outlineLvl w:val="2"/>
    </w:pPr>
    <w:rPr>
      <w:rFonts w:eastAsia="Times New Roman"/>
      <w:sz w:val="24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090454"/>
    <w:pPr>
      <w:numPr>
        <w:ilvl w:val="3"/>
      </w:numPr>
      <w:tabs>
        <w:tab w:val="num" w:pos="709"/>
      </w:tabs>
      <w:outlineLvl w:val="3"/>
    </w:pPr>
  </w:style>
  <w:style w:type="paragraph" w:styleId="50">
    <w:name w:val="heading 5"/>
    <w:aliases w:val="h5,Heading5"/>
    <w:basedOn w:val="40"/>
    <w:next w:val="a0"/>
    <w:qFormat/>
    <w:rsid w:val="00090454"/>
    <w:pPr>
      <w:tabs>
        <w:tab w:val="clear" w:pos="709"/>
      </w:tabs>
      <w:outlineLvl w:val="4"/>
    </w:pPr>
    <w:rPr>
      <w:sz w:val="22"/>
    </w:rPr>
  </w:style>
  <w:style w:type="paragraph" w:styleId="6">
    <w:name w:val="heading 6"/>
    <w:basedOn w:val="H6"/>
    <w:next w:val="a0"/>
    <w:qFormat/>
    <w:rsid w:val="00090454"/>
    <w:pPr>
      <w:ind w:left="0" w:firstLine="0"/>
      <w:outlineLvl w:val="5"/>
    </w:pPr>
  </w:style>
  <w:style w:type="paragraph" w:styleId="7">
    <w:name w:val="heading 7"/>
    <w:basedOn w:val="H6"/>
    <w:next w:val="a0"/>
    <w:qFormat/>
    <w:rsid w:val="00090454"/>
    <w:pPr>
      <w:ind w:left="0" w:firstLine="0"/>
      <w:outlineLvl w:val="6"/>
    </w:pPr>
  </w:style>
  <w:style w:type="paragraph" w:styleId="8">
    <w:name w:val="heading 8"/>
    <w:basedOn w:val="1"/>
    <w:next w:val="a0"/>
    <w:qFormat/>
    <w:rsid w:val="00090454"/>
    <w:pPr>
      <w:outlineLvl w:val="7"/>
    </w:pPr>
  </w:style>
  <w:style w:type="paragraph" w:styleId="9">
    <w:name w:val="heading 9"/>
    <w:basedOn w:val="8"/>
    <w:next w:val="a0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090454"/>
    <w:pPr>
      <w:numPr>
        <w:ilvl w:val="0"/>
      </w:numPr>
      <w:tabs>
        <w:tab w:val="num" w:pos="709"/>
      </w:tabs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90454"/>
    <w:pPr>
      <w:spacing w:before="180"/>
      <w:ind w:left="2693" w:hanging="2693"/>
    </w:pPr>
    <w:rPr>
      <w:b/>
    </w:rPr>
  </w:style>
  <w:style w:type="paragraph" w:styleId="10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semiHidden/>
    <w:rsid w:val="00090454"/>
    <w:pPr>
      <w:ind w:left="1701" w:hanging="1701"/>
    </w:pPr>
  </w:style>
  <w:style w:type="paragraph" w:styleId="41">
    <w:name w:val="toc 4"/>
    <w:basedOn w:val="31"/>
    <w:semiHidden/>
    <w:rsid w:val="00090454"/>
    <w:pPr>
      <w:ind w:left="1418" w:hanging="1418"/>
    </w:pPr>
  </w:style>
  <w:style w:type="paragraph" w:styleId="31">
    <w:name w:val="toc 3"/>
    <w:basedOn w:val="20"/>
    <w:semiHidden/>
    <w:rsid w:val="00090454"/>
    <w:pPr>
      <w:ind w:left="1134" w:hanging="1134"/>
    </w:pPr>
  </w:style>
  <w:style w:type="paragraph" w:styleId="20">
    <w:name w:val="toc 2"/>
    <w:basedOn w:val="10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90454"/>
    <w:pPr>
      <w:ind w:left="284"/>
    </w:pPr>
  </w:style>
  <w:style w:type="paragraph" w:styleId="11">
    <w:name w:val="index 1"/>
    <w:basedOn w:val="a0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090454"/>
    <w:pPr>
      <w:outlineLvl w:val="9"/>
    </w:pPr>
  </w:style>
  <w:style w:type="paragraph" w:styleId="22">
    <w:name w:val="List Number 2"/>
    <w:basedOn w:val="a4"/>
    <w:semiHidden/>
    <w:rsid w:val="00090454"/>
    <w:pPr>
      <w:ind w:left="851"/>
    </w:pPr>
  </w:style>
  <w:style w:type="paragraph" w:styleId="a4">
    <w:name w:val="List Number"/>
    <w:basedOn w:val="a5"/>
    <w:semiHidden/>
    <w:rsid w:val="00090454"/>
  </w:style>
  <w:style w:type="paragraph" w:styleId="a5">
    <w:name w:val="List"/>
    <w:basedOn w:val="a0"/>
    <w:semiHidden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rsid w:val="00090454"/>
    <w:pPr>
      <w:ind w:left="1418" w:hanging="1418"/>
    </w:pPr>
  </w:style>
  <w:style w:type="paragraph" w:customStyle="1" w:styleId="EX">
    <w:name w:val="EX"/>
    <w:basedOn w:val="a0"/>
    <w:semiHidden/>
    <w:rsid w:val="00090454"/>
    <w:pPr>
      <w:keepLines/>
      <w:ind w:left="1702" w:hanging="1418"/>
    </w:pPr>
  </w:style>
  <w:style w:type="paragraph" w:customStyle="1" w:styleId="FP">
    <w:name w:val="FP"/>
    <w:basedOn w:val="a0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60">
    <w:name w:val="toc 6"/>
    <w:basedOn w:val="51"/>
    <w:next w:val="a0"/>
    <w:semiHidden/>
    <w:rsid w:val="00090454"/>
    <w:pPr>
      <w:ind w:left="1985" w:hanging="1985"/>
    </w:pPr>
  </w:style>
  <w:style w:type="paragraph" w:styleId="70">
    <w:name w:val="toc 7"/>
    <w:basedOn w:val="60"/>
    <w:next w:val="a0"/>
    <w:semiHidden/>
    <w:rsid w:val="00090454"/>
    <w:pPr>
      <w:ind w:left="2268" w:hanging="2268"/>
    </w:pPr>
  </w:style>
  <w:style w:type="paragraph" w:styleId="23">
    <w:name w:val="List Bullet 2"/>
    <w:basedOn w:val="a9"/>
    <w:semiHidden/>
    <w:rsid w:val="00090454"/>
    <w:pPr>
      <w:ind w:left="851"/>
    </w:pPr>
  </w:style>
  <w:style w:type="paragraph" w:styleId="a9">
    <w:name w:val="List Bullet"/>
    <w:basedOn w:val="a5"/>
    <w:semiHidden/>
    <w:rsid w:val="00090454"/>
  </w:style>
  <w:style w:type="paragraph" w:styleId="32">
    <w:name w:val="List Bullet 3"/>
    <w:basedOn w:val="23"/>
    <w:semiHidden/>
    <w:rsid w:val="00090454"/>
    <w:pPr>
      <w:ind w:left="1135"/>
    </w:pPr>
  </w:style>
  <w:style w:type="paragraph" w:customStyle="1" w:styleId="EQ">
    <w:name w:val="EQ"/>
    <w:basedOn w:val="a0"/>
    <w:next w:val="a0"/>
    <w:semiHidden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semiHidden/>
    <w:rsid w:val="00090454"/>
    <w:pPr>
      <w:ind w:left="1135"/>
    </w:pPr>
  </w:style>
  <w:style w:type="paragraph" w:styleId="42">
    <w:name w:val="List 4"/>
    <w:basedOn w:val="33"/>
    <w:semiHidden/>
    <w:rsid w:val="00090454"/>
    <w:pPr>
      <w:ind w:left="1418"/>
    </w:pPr>
  </w:style>
  <w:style w:type="paragraph" w:styleId="52">
    <w:name w:val="List 5"/>
    <w:basedOn w:val="42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rsid w:val="00090454"/>
    <w:pPr>
      <w:ind w:left="1418"/>
    </w:pPr>
  </w:style>
  <w:style w:type="paragraph" w:styleId="53">
    <w:name w:val="List Bullet 5"/>
    <w:basedOn w:val="43"/>
    <w:semiHidden/>
    <w:rsid w:val="00090454"/>
    <w:pPr>
      <w:ind w:left="1702"/>
    </w:pPr>
  </w:style>
  <w:style w:type="paragraph" w:customStyle="1" w:styleId="B1">
    <w:name w:val="B1"/>
    <w:basedOn w:val="a5"/>
    <w:link w:val="B1Char1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  <w:rsid w:val="00090454"/>
  </w:style>
  <w:style w:type="paragraph" w:styleId="aa">
    <w:name w:val="footer"/>
    <w:basedOn w:val="a6"/>
    <w:link w:val="Char0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1"/>
    <w:rsid w:val="00090454"/>
    <w:rPr>
      <w:rFonts w:cs="Times New Roman"/>
    </w:rPr>
  </w:style>
  <w:style w:type="character" w:styleId="ae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qFormat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3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3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0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table" w:customStyle="1" w:styleId="1c">
    <w:name w:val="网格型1"/>
    <w:basedOn w:val="a2"/>
    <w:next w:val="af2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79451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94514"/>
    <w:rPr>
      <w:rFonts w:ascii="Arial" w:eastAsia="MS Mincho" w:hAnsi="Arial" w:cs="Times New Roman"/>
      <w:color w:val="auto"/>
      <w:kern w:val="0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794514"/>
    <w:pPr>
      <w:tabs>
        <w:tab w:val="num" w:pos="643"/>
        <w:tab w:val="left" w:pos="1619"/>
      </w:tabs>
      <w:spacing w:before="40" w:after="0"/>
      <w:ind w:left="643" w:hanging="3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3Char">
    <w:name w:val="标题 3 Char"/>
    <w:basedOn w:val="a1"/>
    <w:link w:val="30"/>
    <w:rsid w:val="00F47995"/>
    <w:rPr>
      <w:rFonts w:ascii="inherit" w:eastAsia="Times New Roman" w:hAnsi="inherit"/>
      <w:sz w:val="24"/>
      <w:szCs w:val="28"/>
      <w:lang w:val="en-GB" w:eastAsia="en-US"/>
    </w:rPr>
  </w:style>
  <w:style w:type="character" w:customStyle="1" w:styleId="2Char">
    <w:name w:val="标题 2 Char"/>
    <w:basedOn w:val="a1"/>
    <w:link w:val="2"/>
    <w:rsid w:val="00053162"/>
    <w:rPr>
      <w:rFonts w:ascii="inherit" w:hAnsi="inherit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6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3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8D473-A2C4-4B06-A076-91218BF0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1162</TotalTime>
  <Pages>2</Pages>
  <Words>708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4402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lastModifiedBy>Huawei-Yulong</cp:lastModifiedBy>
  <cp:revision>187</cp:revision>
  <cp:lastPrinted>2016-05-09T11:19:00Z</cp:lastPrinted>
  <dcterms:created xsi:type="dcterms:W3CDTF">2021-09-30T03:04:00Z</dcterms:created>
  <dcterms:modified xsi:type="dcterms:W3CDTF">2022-02-11T09:25:00Z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(3)OoFRZ0YK3zEViC53e1CzMa+mrDkxQZkMgliNim7mET/Yri4+NH8Uco1/y9PG+IOCbv+1RF/X
CxXIu6d++wrADhosXYpLTfhAxIxWgDkHkYGXs+pgvMhvYs5L9ppDrF0TE/S09CjFQvKPsF78
afnUGAfqB8V1BoAuH3tOjsSKRTIZpsCzw/JoHKAu1vvJlRHLfGtc/TyV74JqBKFMzjujfVyb
0t2wz3thGgmKSlUFkX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mLhVy+jYYvBOhJS99D/a8cDJaJaI4HZv0MTYdYJ3o/gEcererDv/fw
vWQroc8nRfov/Eb9jQeADYl0CP+5UixEEs1heyVBbRVdg1gIsvOh+C0zlencaMhGY6Kovsu4
DgxBzL2/qH4RaH381UsSi2GlwoiFGo82R/KPIr3BiIcE1PvM0NxrIlwkm4vPvOIgTYgIDn4a
jIlG+ex3QWJFZAACFUlvHakW9FY2DlEukFCq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A/Hcc4S/oE//2Na2ZMuGEow8OjiLmXCPULst
RHInU4YrmnxbR4uo+/DnIm9z+2E9f32EDZL9XBbZg/Ow8QeJ7hU=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1644229533</vt:lpwstr>
  </property>
</Properties>
</file>